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CDE" w:rsidRPr="001575B9" w:rsidRDefault="00E82CDE" w:rsidP="001575B9">
      <w:pPr>
        <w:pStyle w:val="BodyText"/>
        <w:spacing w:before="90" w:line="275" w:lineRule="exact"/>
        <w:ind w:left="848" w:right="807"/>
        <w:jc w:val="center"/>
      </w:pPr>
      <w:r w:rsidRPr="001575B9">
        <w:t>Муниципальное автономное общеобразовательное учреждение</w:t>
      </w:r>
    </w:p>
    <w:p w:rsidR="00E82CDE" w:rsidRPr="001575B9" w:rsidRDefault="00E82CDE" w:rsidP="001575B9">
      <w:pPr>
        <w:pStyle w:val="BodyText"/>
        <w:spacing w:line="275" w:lineRule="exact"/>
        <w:ind w:left="849" w:right="807"/>
        <w:jc w:val="center"/>
      </w:pPr>
      <w:r w:rsidRPr="001575B9">
        <w:t>Гимназия № 155</w:t>
      </w:r>
    </w:p>
    <w:p w:rsidR="00E82CDE" w:rsidRPr="001575B9" w:rsidRDefault="00E82CDE" w:rsidP="001575B9">
      <w:pPr>
        <w:pStyle w:val="BodyText"/>
      </w:pPr>
    </w:p>
    <w:p w:rsidR="00E82CDE" w:rsidRPr="001575B9" w:rsidRDefault="00E82CDE" w:rsidP="001575B9">
      <w:pPr>
        <w:pStyle w:val="BodyText"/>
      </w:pPr>
    </w:p>
    <w:p w:rsidR="00E82CDE" w:rsidRPr="001575B9" w:rsidRDefault="00E82CDE" w:rsidP="001575B9">
      <w:pPr>
        <w:pStyle w:val="BodyText"/>
        <w:spacing w:before="3"/>
      </w:pPr>
    </w:p>
    <w:p w:rsidR="00E82CDE" w:rsidRPr="001575B9" w:rsidRDefault="00E82CDE" w:rsidP="001575B9">
      <w:pPr>
        <w:rPr>
          <w:rFonts w:ascii="Times New Roman" w:hAnsi="Times New Roman"/>
          <w:sz w:val="24"/>
          <w:szCs w:val="24"/>
        </w:rPr>
        <w:sectPr w:rsidR="00E82CDE" w:rsidRPr="001575B9" w:rsidSect="001575B9">
          <w:pgSz w:w="9360" w:h="11900"/>
          <w:pgMar w:top="1100" w:right="0" w:bottom="280" w:left="1200" w:header="720" w:footer="720" w:gutter="0"/>
          <w:cols w:space="720"/>
        </w:sectPr>
      </w:pPr>
    </w:p>
    <w:p w:rsidR="00E82CDE" w:rsidRPr="001575B9" w:rsidRDefault="00E82CDE" w:rsidP="001575B9">
      <w:pPr>
        <w:pStyle w:val="BodyText"/>
      </w:pPr>
    </w:p>
    <w:p w:rsidR="00E82CDE" w:rsidRPr="001575B9" w:rsidRDefault="00E82CDE" w:rsidP="001575B9">
      <w:pPr>
        <w:pStyle w:val="BodyText"/>
      </w:pPr>
    </w:p>
    <w:p w:rsidR="00E82CDE" w:rsidRPr="001575B9" w:rsidRDefault="00E82CDE" w:rsidP="001575B9">
      <w:pPr>
        <w:pStyle w:val="BodyText"/>
      </w:pPr>
    </w:p>
    <w:p w:rsidR="00E82CDE" w:rsidRPr="001575B9" w:rsidRDefault="00E82CDE" w:rsidP="001575B9">
      <w:pPr>
        <w:pStyle w:val="BodyText"/>
      </w:pPr>
    </w:p>
    <w:p w:rsidR="00E82CDE" w:rsidRPr="001575B9" w:rsidRDefault="00E82CDE" w:rsidP="001575B9">
      <w:pPr>
        <w:pStyle w:val="BodyText"/>
      </w:pPr>
    </w:p>
    <w:p w:rsidR="00E82CDE" w:rsidRPr="001575B9" w:rsidRDefault="00E82CDE" w:rsidP="00F4407A">
      <w:pPr>
        <w:spacing w:line="272" w:lineRule="exact"/>
        <w:ind w:left="459" w:right="-548"/>
        <w:jc w:val="center"/>
        <w:rPr>
          <w:rFonts w:ascii="Times New Roman" w:hAnsi="Times New Roman"/>
          <w:color w:val="000009"/>
          <w:spacing w:val="-3"/>
          <w:sz w:val="24"/>
          <w:szCs w:val="24"/>
        </w:rPr>
      </w:pPr>
      <w:r w:rsidRPr="001575B9">
        <w:rPr>
          <w:rFonts w:ascii="Times New Roman" w:hAnsi="Times New Roman"/>
          <w:color w:val="000009"/>
          <w:sz w:val="24"/>
          <w:szCs w:val="24"/>
        </w:rPr>
        <w:t>Оценочные</w:t>
      </w:r>
      <w:r w:rsidRPr="001575B9">
        <w:rPr>
          <w:rFonts w:ascii="Times New Roman" w:hAnsi="Times New Roman"/>
          <w:color w:val="000009"/>
          <w:spacing w:val="-3"/>
          <w:sz w:val="24"/>
          <w:szCs w:val="24"/>
        </w:rPr>
        <w:t xml:space="preserve"> средства</w:t>
      </w:r>
    </w:p>
    <w:p w:rsidR="00E82CDE" w:rsidRPr="001575B9" w:rsidRDefault="00E82CDE" w:rsidP="00F4407A">
      <w:pPr>
        <w:spacing w:line="272" w:lineRule="exact"/>
        <w:ind w:left="459" w:right="-548"/>
        <w:jc w:val="center"/>
        <w:rPr>
          <w:rFonts w:ascii="Times New Roman" w:hAnsi="Times New Roman"/>
          <w:b/>
          <w:sz w:val="24"/>
          <w:szCs w:val="24"/>
        </w:rPr>
      </w:pPr>
      <w:r w:rsidRPr="001575B9">
        <w:rPr>
          <w:rFonts w:ascii="Times New Roman" w:hAnsi="Times New Roman"/>
          <w:b/>
          <w:color w:val="000009"/>
          <w:sz w:val="24"/>
          <w:szCs w:val="24"/>
        </w:rPr>
        <w:t>(контрольно-измерительные материалы)</w:t>
      </w:r>
    </w:p>
    <w:p w:rsidR="00E82CDE" w:rsidRPr="001575B9" w:rsidRDefault="00E82CDE" w:rsidP="00F4407A">
      <w:pPr>
        <w:pStyle w:val="BodyText"/>
        <w:spacing w:line="272" w:lineRule="exact"/>
        <w:ind w:left="453" w:right="-548"/>
        <w:jc w:val="center"/>
      </w:pPr>
      <w:r w:rsidRPr="001575B9">
        <w:rPr>
          <w:color w:val="000009"/>
        </w:rPr>
        <w:t>учебного предмета</w:t>
      </w:r>
    </w:p>
    <w:p w:rsidR="00E82CDE" w:rsidRPr="001575B9" w:rsidRDefault="00E82CDE" w:rsidP="00F4407A">
      <w:pPr>
        <w:pStyle w:val="Title"/>
        <w:spacing w:line="319" w:lineRule="exact"/>
        <w:ind w:right="-548"/>
        <w:jc w:val="center"/>
        <w:rPr>
          <w:sz w:val="24"/>
          <w:szCs w:val="24"/>
        </w:rPr>
      </w:pPr>
      <w:r w:rsidRPr="001575B9">
        <w:rPr>
          <w:color w:val="000009"/>
          <w:sz w:val="24"/>
          <w:szCs w:val="24"/>
        </w:rPr>
        <w:t>«Русский язык»</w:t>
      </w:r>
    </w:p>
    <w:p w:rsidR="00E82CDE" w:rsidRPr="001575B9" w:rsidRDefault="00E82CDE" w:rsidP="00F4407A">
      <w:pPr>
        <w:pStyle w:val="BodyText"/>
        <w:spacing w:line="273" w:lineRule="exact"/>
        <w:ind w:left="710" w:right="-548"/>
        <w:jc w:val="center"/>
      </w:pPr>
      <w:r w:rsidRPr="001575B9">
        <w:rPr>
          <w:color w:val="000009"/>
        </w:rPr>
        <w:t>для 4 класса</w:t>
      </w:r>
    </w:p>
    <w:p w:rsidR="00E82CDE" w:rsidRPr="001575B9" w:rsidRDefault="00E82CDE" w:rsidP="001575B9">
      <w:pPr>
        <w:pStyle w:val="Title"/>
        <w:spacing w:before="236"/>
        <w:ind w:left="2584" w:right="-548"/>
        <w:jc w:val="center"/>
        <w:rPr>
          <w:sz w:val="24"/>
          <w:szCs w:val="24"/>
        </w:rPr>
      </w:pPr>
    </w:p>
    <w:p w:rsidR="00E82CDE" w:rsidRPr="001575B9" w:rsidRDefault="00E82CDE" w:rsidP="001575B9">
      <w:pPr>
        <w:spacing w:line="242" w:lineRule="auto"/>
        <w:rPr>
          <w:rFonts w:ascii="Times New Roman" w:hAnsi="Times New Roman"/>
          <w:sz w:val="24"/>
          <w:szCs w:val="24"/>
        </w:rPr>
        <w:sectPr w:rsidR="00E82CDE" w:rsidRPr="001575B9">
          <w:type w:val="continuous"/>
          <w:pgSz w:w="9360" w:h="11900"/>
          <w:pgMar w:top="1100" w:right="0" w:bottom="280" w:left="1200" w:header="720" w:footer="720" w:gutter="0"/>
          <w:cols w:num="2" w:space="720" w:equalWidth="0">
            <w:col w:w="5212" w:space="40"/>
            <w:col w:w="2908"/>
          </w:cols>
        </w:sectPr>
      </w:pPr>
    </w:p>
    <w:p w:rsidR="00E82CDE" w:rsidRPr="001575B9" w:rsidRDefault="00E82CDE" w:rsidP="00224733">
      <w:pPr>
        <w:spacing w:line="240" w:lineRule="auto"/>
        <w:jc w:val="center"/>
        <w:rPr>
          <w:rFonts w:ascii="Times New Roman" w:hAnsi="Times New Roman"/>
          <w:b/>
          <w:sz w:val="24"/>
          <w:szCs w:val="24"/>
        </w:rPr>
      </w:pPr>
      <w:r w:rsidRPr="001575B9">
        <w:rPr>
          <w:rFonts w:ascii="Times New Roman" w:hAnsi="Times New Roman"/>
          <w:b/>
          <w:sz w:val="24"/>
          <w:szCs w:val="24"/>
        </w:rPr>
        <w:t xml:space="preserve">Спецификация входной контрольной работы  </w:t>
      </w:r>
    </w:p>
    <w:p w:rsidR="00E82CDE" w:rsidRPr="001575B9" w:rsidRDefault="00E82CDE" w:rsidP="00224733">
      <w:pPr>
        <w:spacing w:line="240" w:lineRule="auto"/>
        <w:jc w:val="center"/>
        <w:rPr>
          <w:rFonts w:ascii="Times New Roman" w:hAnsi="Times New Roman"/>
          <w:b/>
          <w:sz w:val="24"/>
          <w:szCs w:val="24"/>
        </w:rPr>
      </w:pPr>
      <w:r w:rsidRPr="001575B9">
        <w:rPr>
          <w:rFonts w:ascii="Times New Roman" w:hAnsi="Times New Roman"/>
          <w:b/>
          <w:sz w:val="24"/>
          <w:szCs w:val="24"/>
        </w:rPr>
        <w:t xml:space="preserve">по русскому языку в 4 классе </w:t>
      </w:r>
    </w:p>
    <w:p w:rsidR="00E82CDE" w:rsidRPr="001575B9" w:rsidRDefault="00E82CDE" w:rsidP="00224733">
      <w:pPr>
        <w:spacing w:line="240" w:lineRule="auto"/>
        <w:rPr>
          <w:rFonts w:ascii="Times New Roman" w:hAnsi="Times New Roman"/>
          <w:b/>
          <w:sz w:val="24"/>
          <w:szCs w:val="24"/>
        </w:rPr>
      </w:pPr>
      <w:r w:rsidRPr="001575B9">
        <w:rPr>
          <w:rFonts w:ascii="Times New Roman" w:hAnsi="Times New Roman"/>
          <w:b/>
          <w:sz w:val="24"/>
          <w:szCs w:val="24"/>
        </w:rPr>
        <w:t>Назначение контрольной работы</w:t>
      </w:r>
    </w:p>
    <w:p w:rsidR="00E82CDE" w:rsidRPr="001575B9" w:rsidRDefault="00E82CDE" w:rsidP="00224733">
      <w:pPr>
        <w:spacing w:line="240" w:lineRule="auto"/>
        <w:rPr>
          <w:rFonts w:ascii="Times New Roman" w:hAnsi="Times New Roman"/>
          <w:sz w:val="24"/>
          <w:szCs w:val="24"/>
        </w:rPr>
      </w:pPr>
      <w:r w:rsidRPr="001575B9">
        <w:rPr>
          <w:rFonts w:ascii="Times New Roman" w:hAnsi="Times New Roman"/>
          <w:sz w:val="24"/>
          <w:szCs w:val="24"/>
        </w:rPr>
        <w:t>Цель – оценка уровня усвоения знаний материала 3 класса.</w:t>
      </w:r>
    </w:p>
    <w:p w:rsidR="00E82CDE" w:rsidRPr="001575B9" w:rsidRDefault="00E82CDE" w:rsidP="00224733">
      <w:pPr>
        <w:spacing w:line="240" w:lineRule="auto"/>
        <w:rPr>
          <w:rFonts w:ascii="Times New Roman" w:hAnsi="Times New Roman"/>
          <w:b/>
          <w:sz w:val="24"/>
          <w:szCs w:val="24"/>
        </w:rPr>
      </w:pPr>
      <w:r w:rsidRPr="001575B9">
        <w:rPr>
          <w:rFonts w:ascii="Times New Roman" w:hAnsi="Times New Roman"/>
          <w:b/>
          <w:sz w:val="24"/>
          <w:szCs w:val="24"/>
        </w:rPr>
        <w:t>Структура контрольной работы</w:t>
      </w:r>
    </w:p>
    <w:p w:rsidR="00E82CDE" w:rsidRPr="001575B9" w:rsidRDefault="00E82CDE" w:rsidP="00224733">
      <w:pPr>
        <w:spacing w:line="240" w:lineRule="auto"/>
        <w:rPr>
          <w:rFonts w:ascii="Times New Roman" w:hAnsi="Times New Roman"/>
          <w:sz w:val="24"/>
          <w:szCs w:val="24"/>
        </w:rPr>
      </w:pPr>
      <w:r w:rsidRPr="001575B9">
        <w:rPr>
          <w:rFonts w:ascii="Times New Roman" w:hAnsi="Times New Roman"/>
          <w:sz w:val="24"/>
          <w:szCs w:val="24"/>
        </w:rPr>
        <w:t>Контрольная работа состоит из диктанта (64 слова) и грамматического задания (3)</w:t>
      </w:r>
    </w:p>
    <w:p w:rsidR="00E82CDE" w:rsidRPr="001575B9" w:rsidRDefault="00E82CDE" w:rsidP="00224733">
      <w:pPr>
        <w:spacing w:line="240" w:lineRule="auto"/>
        <w:rPr>
          <w:rFonts w:ascii="Times New Roman" w:hAnsi="Times New Roman"/>
          <w:b/>
          <w:sz w:val="24"/>
          <w:szCs w:val="24"/>
        </w:rPr>
      </w:pPr>
      <w:r w:rsidRPr="001575B9">
        <w:rPr>
          <w:rFonts w:ascii="Times New Roman" w:hAnsi="Times New Roman"/>
          <w:b/>
          <w:sz w:val="24"/>
          <w:szCs w:val="24"/>
        </w:rPr>
        <w:t xml:space="preserve">Содержание контрольной работы </w:t>
      </w:r>
      <w:r w:rsidRPr="001575B9">
        <w:rPr>
          <w:rFonts w:ascii="Times New Roman" w:hAnsi="Times New Roman"/>
          <w:b/>
          <w:sz w:val="24"/>
          <w:szCs w:val="24"/>
          <w:u w:val="single"/>
        </w:rPr>
        <w:t>Д</w:t>
      </w:r>
      <w:r w:rsidRPr="001575B9">
        <w:rPr>
          <w:rFonts w:ascii="Times New Roman" w:hAnsi="Times New Roman"/>
          <w:sz w:val="24"/>
          <w:szCs w:val="24"/>
          <w:u w:val="single"/>
        </w:rPr>
        <w:t>иктант</w:t>
      </w:r>
    </w:p>
    <w:p w:rsidR="00E82CDE" w:rsidRPr="001575B9" w:rsidRDefault="00E82CDE" w:rsidP="00224733">
      <w:pPr>
        <w:spacing w:line="240" w:lineRule="auto"/>
        <w:rPr>
          <w:rFonts w:ascii="Times New Roman" w:hAnsi="Times New Roman"/>
          <w:sz w:val="24"/>
          <w:szCs w:val="24"/>
        </w:rPr>
      </w:pPr>
      <w:r w:rsidRPr="001575B9">
        <w:rPr>
          <w:rFonts w:ascii="Times New Roman" w:hAnsi="Times New Roman"/>
          <w:sz w:val="24"/>
          <w:szCs w:val="24"/>
        </w:rPr>
        <w:t>Объём диктанта состоит из 64 слов. Он проверяет у учащихся умение разборчиво и аккуратно писать под диктовку текст с изученными ранее орфограммами и пунктограммами, применять орфографическое чтение (проговаривание) при письме под диктовку.  Также проверяет сформированность умения правильно  ставить знаки препинания в конце  предложения, прописную букву  в начале предложения.</w:t>
      </w:r>
    </w:p>
    <w:p w:rsidR="00E82CDE" w:rsidRPr="001575B9" w:rsidRDefault="00E82CDE" w:rsidP="00224733">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224733">
      <w:pPr>
        <w:spacing w:line="240" w:lineRule="auto"/>
        <w:rPr>
          <w:rFonts w:ascii="Times New Roman" w:hAnsi="Times New Roman"/>
          <w:sz w:val="24"/>
          <w:szCs w:val="24"/>
        </w:rPr>
      </w:pPr>
      <w:r w:rsidRPr="001575B9">
        <w:rPr>
          <w:rFonts w:ascii="Times New Roman" w:hAnsi="Times New Roman"/>
          <w:sz w:val="24"/>
          <w:szCs w:val="24"/>
        </w:rPr>
        <w:t>Уровень сложности грамматических заданий не выходит за рамки программных требований, что позволяет выявить степень сформированности следующих знаний:</w:t>
      </w:r>
    </w:p>
    <w:p w:rsidR="00E82CDE" w:rsidRPr="001575B9" w:rsidRDefault="00E82CDE" w:rsidP="00C27502">
      <w:pPr>
        <w:pStyle w:val="ListParagraph"/>
        <w:numPr>
          <w:ilvl w:val="0"/>
          <w:numId w:val="1"/>
        </w:numPr>
        <w:spacing w:line="240" w:lineRule="auto"/>
        <w:rPr>
          <w:rFonts w:ascii="Times New Roman" w:hAnsi="Times New Roman"/>
          <w:sz w:val="24"/>
          <w:szCs w:val="24"/>
        </w:rPr>
      </w:pPr>
      <w:r w:rsidRPr="001575B9">
        <w:rPr>
          <w:rFonts w:ascii="Times New Roman" w:hAnsi="Times New Roman"/>
          <w:sz w:val="24"/>
          <w:szCs w:val="24"/>
        </w:rPr>
        <w:t>Уметь разбирать слова по составу</w:t>
      </w:r>
    </w:p>
    <w:p w:rsidR="00E82CDE" w:rsidRPr="001575B9" w:rsidRDefault="00E82CDE" w:rsidP="00C27502">
      <w:pPr>
        <w:pStyle w:val="ListParagraph"/>
        <w:numPr>
          <w:ilvl w:val="0"/>
          <w:numId w:val="1"/>
        </w:numPr>
        <w:spacing w:line="240" w:lineRule="auto"/>
        <w:rPr>
          <w:rFonts w:ascii="Times New Roman" w:hAnsi="Times New Roman"/>
          <w:sz w:val="24"/>
          <w:szCs w:val="24"/>
        </w:rPr>
      </w:pPr>
      <w:r w:rsidRPr="001575B9">
        <w:rPr>
          <w:rFonts w:ascii="Times New Roman" w:hAnsi="Times New Roman"/>
          <w:sz w:val="24"/>
          <w:szCs w:val="24"/>
        </w:rPr>
        <w:t>Уметь находить грамматическую основу предложения</w:t>
      </w:r>
    </w:p>
    <w:p w:rsidR="00E82CDE" w:rsidRPr="001575B9" w:rsidRDefault="00E82CDE" w:rsidP="00C27502">
      <w:pPr>
        <w:pStyle w:val="ListParagraph"/>
        <w:numPr>
          <w:ilvl w:val="0"/>
          <w:numId w:val="1"/>
        </w:numPr>
        <w:spacing w:line="240" w:lineRule="auto"/>
        <w:rPr>
          <w:rFonts w:ascii="Times New Roman" w:hAnsi="Times New Roman"/>
          <w:sz w:val="24"/>
          <w:szCs w:val="24"/>
        </w:rPr>
      </w:pPr>
      <w:r w:rsidRPr="001575B9">
        <w:rPr>
          <w:rFonts w:ascii="Times New Roman" w:hAnsi="Times New Roman"/>
          <w:sz w:val="24"/>
          <w:szCs w:val="24"/>
        </w:rPr>
        <w:t>Определять части речи в данном предложении</w:t>
      </w:r>
    </w:p>
    <w:p w:rsidR="00E82CDE" w:rsidRPr="001575B9" w:rsidRDefault="00E82CDE" w:rsidP="002A5190">
      <w:pPr>
        <w:pStyle w:val="ListParagraph"/>
        <w:numPr>
          <w:ilvl w:val="0"/>
          <w:numId w:val="1"/>
        </w:numPr>
        <w:spacing w:line="240" w:lineRule="auto"/>
        <w:rPr>
          <w:rFonts w:ascii="Times New Roman" w:hAnsi="Times New Roman"/>
          <w:sz w:val="24"/>
          <w:szCs w:val="24"/>
        </w:rPr>
      </w:pPr>
      <w:r w:rsidRPr="001575B9">
        <w:rPr>
          <w:rFonts w:ascii="Times New Roman" w:hAnsi="Times New Roman"/>
          <w:sz w:val="24"/>
          <w:szCs w:val="24"/>
        </w:rPr>
        <w:t>Уметь определять у им.существительных падеж, род, число.</w:t>
      </w:r>
    </w:p>
    <w:p w:rsidR="00E82CDE" w:rsidRPr="001575B9" w:rsidRDefault="00E82CDE" w:rsidP="002A5190">
      <w:pPr>
        <w:spacing w:line="240" w:lineRule="auto"/>
        <w:rPr>
          <w:rFonts w:ascii="Times New Roman" w:hAnsi="Times New Roman"/>
          <w:b/>
          <w:sz w:val="24"/>
          <w:szCs w:val="24"/>
        </w:rPr>
      </w:pPr>
      <w:r w:rsidRPr="001575B9">
        <w:rPr>
          <w:rFonts w:ascii="Times New Roman" w:hAnsi="Times New Roman"/>
          <w:b/>
          <w:sz w:val="24"/>
          <w:szCs w:val="24"/>
        </w:rPr>
        <w:t>Перечень требований, предметных умений, проверяемых в контрольной работе по русскому языку у учащихся 4 класса</w:t>
      </w:r>
    </w:p>
    <w:p w:rsidR="00E82CDE" w:rsidRPr="001575B9" w:rsidRDefault="00E82CDE" w:rsidP="00FF2B30">
      <w:pPr>
        <w:spacing w:line="240" w:lineRule="auto"/>
        <w:jc w:val="center"/>
        <w:rPr>
          <w:rFonts w:ascii="Times New Roman" w:hAnsi="Times New Roman"/>
          <w:sz w:val="24"/>
          <w:szCs w:val="24"/>
          <w:u w:val="single"/>
        </w:rPr>
      </w:pPr>
      <w:r w:rsidRPr="001575B9">
        <w:rPr>
          <w:rFonts w:ascii="Times New Roman" w:hAnsi="Times New Roman"/>
          <w:sz w:val="24"/>
          <w:szCs w:val="24"/>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8332"/>
      </w:tblGrid>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Фонетика</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Различать произношение и написание слов, сопоставлять количество звуков и букв в словах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Состав слова</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гласные и согласные в приставках.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Морфология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Определять изученные части речи (им.существительные, прилагательные, глаголы)</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Синтаксис</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Находить грамматическую основу в простых предложениях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Орфография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традиционными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проверяемые орфограммы в корне слова, подбирать проверочные слова.</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предлоги и приставки.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непроверяемыми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 двойными согласными.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разделительный ь.</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Пунктуация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знаки препинания в конце предложений (точка, вопросительный, восклицательный знак).</w:t>
            </w:r>
          </w:p>
        </w:tc>
      </w:tr>
    </w:tbl>
    <w:p w:rsidR="00E82CDE" w:rsidRPr="001575B9" w:rsidRDefault="00E82CDE" w:rsidP="00014B22">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B505F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Находить в предложении грамматическую основу предложения, определять части речи в данном предложении</w:t>
      </w:r>
    </w:p>
    <w:p w:rsidR="00E82CDE" w:rsidRPr="001575B9" w:rsidRDefault="00E82CDE" w:rsidP="00B505F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 xml:space="preserve"> Разбирать слова по составу</w:t>
      </w:r>
    </w:p>
    <w:p w:rsidR="00E82CDE" w:rsidRPr="001575B9" w:rsidRDefault="00E82CDE" w:rsidP="00B505F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Определять у имен существительных падеж, род, число.</w:t>
      </w:r>
    </w:p>
    <w:p w:rsidR="00E82CDE" w:rsidRPr="001575B9" w:rsidRDefault="00E82CDE" w:rsidP="00984876">
      <w:pPr>
        <w:pStyle w:val="ListParagraph"/>
        <w:spacing w:line="240" w:lineRule="auto"/>
        <w:rPr>
          <w:rFonts w:ascii="Times New Roman" w:hAnsi="Times New Roman"/>
          <w:sz w:val="24"/>
          <w:szCs w:val="24"/>
        </w:rPr>
      </w:pPr>
    </w:p>
    <w:p w:rsidR="00E82CDE" w:rsidRPr="001575B9" w:rsidRDefault="00E82CDE" w:rsidP="00B96159">
      <w:pPr>
        <w:pStyle w:val="ListParagraph"/>
        <w:spacing w:line="240" w:lineRule="auto"/>
        <w:rPr>
          <w:rFonts w:ascii="Times New Roman" w:hAnsi="Times New Roman"/>
          <w:b/>
          <w:sz w:val="24"/>
          <w:szCs w:val="24"/>
        </w:rPr>
      </w:pPr>
      <w:r w:rsidRPr="001575B9">
        <w:rPr>
          <w:rFonts w:ascii="Times New Roman" w:hAnsi="Times New Roman"/>
          <w:b/>
          <w:sz w:val="24"/>
          <w:szCs w:val="24"/>
        </w:rPr>
        <w:t xml:space="preserve">Время выполнения контрольной работы                                                                                </w:t>
      </w:r>
      <w:r w:rsidRPr="001575B9">
        <w:rPr>
          <w:rFonts w:ascii="Times New Roman" w:hAnsi="Times New Roman"/>
          <w:sz w:val="24"/>
          <w:szCs w:val="24"/>
        </w:rPr>
        <w:t>На выполнение контрольной работы отводится один урок – 40 минут.</w:t>
      </w:r>
    </w:p>
    <w:p w:rsidR="00E82CDE" w:rsidRPr="001575B9" w:rsidRDefault="00E82CDE" w:rsidP="00984876">
      <w:pPr>
        <w:spacing w:line="240" w:lineRule="auto"/>
        <w:rPr>
          <w:rFonts w:ascii="Times New Roman" w:hAnsi="Times New Roman"/>
          <w:b/>
          <w:sz w:val="24"/>
          <w:szCs w:val="24"/>
        </w:rPr>
      </w:pPr>
      <w:r w:rsidRPr="001575B9">
        <w:rPr>
          <w:rFonts w:ascii="Times New Roman" w:hAnsi="Times New Roman"/>
          <w:b/>
          <w:sz w:val="24"/>
          <w:szCs w:val="24"/>
        </w:rPr>
        <w:t>Оценивание</w:t>
      </w:r>
    </w:p>
    <w:p w:rsidR="00E82CDE" w:rsidRPr="001575B9" w:rsidRDefault="00E82CDE" w:rsidP="00984876">
      <w:pPr>
        <w:spacing w:line="240" w:lineRule="auto"/>
        <w:rPr>
          <w:rFonts w:ascii="Times New Roman" w:hAnsi="Times New Roman"/>
          <w:sz w:val="24"/>
          <w:szCs w:val="24"/>
          <w:u w:val="single"/>
        </w:rPr>
      </w:pPr>
      <w:r w:rsidRPr="001575B9">
        <w:rPr>
          <w:rFonts w:ascii="Times New Roman" w:hAnsi="Times New Roman"/>
          <w:sz w:val="24"/>
          <w:szCs w:val="24"/>
          <w:u w:val="single"/>
        </w:rPr>
        <w:t>Негрубые ошибки:</w:t>
      </w:r>
    </w:p>
    <w:p w:rsidR="00E82CDE" w:rsidRPr="001575B9" w:rsidRDefault="00E82CDE" w:rsidP="0098487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Исключение из правил</w:t>
      </w:r>
    </w:p>
    <w:p w:rsidR="00E82CDE" w:rsidRPr="001575B9" w:rsidRDefault="00E82CDE" w:rsidP="0098487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Повторение одной и той же буквы</w:t>
      </w:r>
    </w:p>
    <w:p w:rsidR="00E82CDE" w:rsidRPr="001575B9" w:rsidRDefault="00E82CDE" w:rsidP="0098487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Перенос слов</w:t>
      </w:r>
    </w:p>
    <w:p w:rsidR="00E82CDE" w:rsidRPr="001575B9" w:rsidRDefault="00E82CDE" w:rsidP="0098487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Единичный  пропуск буквы на конце слова</w:t>
      </w:r>
    </w:p>
    <w:p w:rsidR="00E82CDE" w:rsidRPr="001575B9" w:rsidRDefault="00E82CDE" w:rsidP="00984876">
      <w:pPr>
        <w:pStyle w:val="ListParagraph"/>
        <w:spacing w:line="240" w:lineRule="auto"/>
        <w:rPr>
          <w:rFonts w:ascii="Times New Roman" w:hAnsi="Times New Roman"/>
          <w:sz w:val="24"/>
          <w:szCs w:val="24"/>
        </w:rPr>
      </w:pPr>
      <w:r w:rsidRPr="001575B9">
        <w:rPr>
          <w:rFonts w:ascii="Times New Roman" w:hAnsi="Times New Roman"/>
          <w:sz w:val="24"/>
          <w:szCs w:val="24"/>
        </w:rPr>
        <w:t>2 негрубые ошибки = 1 ошибка</w:t>
      </w:r>
    </w:p>
    <w:p w:rsidR="00E82CDE" w:rsidRPr="001575B9" w:rsidRDefault="00E82CDE" w:rsidP="00984876">
      <w:pPr>
        <w:pStyle w:val="ListParagraph"/>
        <w:spacing w:line="240" w:lineRule="auto"/>
        <w:rPr>
          <w:rFonts w:ascii="Times New Roman" w:hAnsi="Times New Roman"/>
          <w:sz w:val="24"/>
          <w:szCs w:val="24"/>
          <w:u w:val="single"/>
        </w:rPr>
      </w:pPr>
      <w:r w:rsidRPr="001575B9">
        <w:rPr>
          <w:rFonts w:ascii="Times New Roman" w:hAnsi="Times New Roman"/>
          <w:sz w:val="24"/>
          <w:szCs w:val="24"/>
          <w:u w:val="single"/>
        </w:rPr>
        <w:t>Однотипные ошибки:</w:t>
      </w:r>
    </w:p>
    <w:p w:rsidR="00E82CDE" w:rsidRPr="001575B9" w:rsidRDefault="00E82CDE" w:rsidP="00984876">
      <w:pPr>
        <w:pStyle w:val="ListParagraph"/>
        <w:spacing w:line="240" w:lineRule="auto"/>
        <w:rPr>
          <w:rFonts w:ascii="Times New Roman" w:hAnsi="Times New Roman"/>
          <w:sz w:val="24"/>
          <w:szCs w:val="24"/>
        </w:rPr>
      </w:pPr>
      <w:r w:rsidRPr="001575B9">
        <w:rPr>
          <w:rFonts w:ascii="Times New Roman" w:hAnsi="Times New Roman"/>
          <w:sz w:val="24"/>
          <w:szCs w:val="24"/>
        </w:rPr>
        <w:t>Первые три однотипные ошибки = 1 ошибке, но каждая следующая подобная считается за отдельную ошибку.</w:t>
      </w:r>
    </w:p>
    <w:p w:rsidR="00E82CDE" w:rsidRPr="001575B9" w:rsidRDefault="00E82CDE" w:rsidP="00984876">
      <w:pPr>
        <w:pStyle w:val="ListParagraph"/>
        <w:spacing w:line="240" w:lineRule="auto"/>
        <w:rPr>
          <w:rFonts w:ascii="Times New Roman" w:hAnsi="Times New Roman"/>
          <w:sz w:val="24"/>
          <w:szCs w:val="24"/>
        </w:rPr>
      </w:pPr>
      <w:r w:rsidRPr="001575B9">
        <w:rPr>
          <w:rFonts w:ascii="Times New Roman" w:hAnsi="Times New Roman"/>
          <w:sz w:val="24"/>
          <w:szCs w:val="24"/>
        </w:rPr>
        <w:t>При трех поправках оценка снижается на 1 балл.</w:t>
      </w:r>
    </w:p>
    <w:p w:rsidR="00E82CDE" w:rsidRPr="001575B9" w:rsidRDefault="00E82CDE" w:rsidP="00B96159">
      <w:pPr>
        <w:spacing w:line="240" w:lineRule="auto"/>
        <w:rPr>
          <w:rFonts w:ascii="Times New Roman" w:hAnsi="Times New Roman"/>
          <w:sz w:val="24"/>
          <w:szCs w:val="24"/>
          <w:u w:val="single"/>
        </w:rPr>
      </w:pPr>
      <w:r w:rsidRPr="001575B9">
        <w:rPr>
          <w:rFonts w:ascii="Times New Roman" w:hAnsi="Times New Roman"/>
          <w:sz w:val="24"/>
          <w:szCs w:val="24"/>
          <w:u w:val="single"/>
        </w:rPr>
        <w:t>Выставление оценок за контрольный диктант</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«5» - не ставиться при трёх исправлениях, но при одной негрубой ошибке можно ставить.</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«4» - 2 орфографические и 2 пунктуационные ошибки или 1 орфографическая и 3 пунктуационные.</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«3» - 3-4 орфографические и 4 пунктуационные ошибки, а также при 5 орфографических ошибках допускается «3», при этом отсутствуют пунктуационные ошибки.</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«2» - более 5 орфографических ошибок.</w:t>
      </w:r>
    </w:p>
    <w:p w:rsidR="00E82CDE" w:rsidRPr="001575B9" w:rsidRDefault="00E82CDE" w:rsidP="00B96159">
      <w:pPr>
        <w:spacing w:line="240" w:lineRule="auto"/>
        <w:rPr>
          <w:rFonts w:ascii="Times New Roman" w:hAnsi="Times New Roman"/>
          <w:sz w:val="24"/>
          <w:szCs w:val="24"/>
          <w:u w:val="single"/>
        </w:rPr>
      </w:pPr>
      <w:r w:rsidRPr="001575B9">
        <w:rPr>
          <w:rFonts w:ascii="Times New Roman" w:hAnsi="Times New Roman"/>
          <w:sz w:val="24"/>
          <w:szCs w:val="24"/>
          <w:u w:val="single"/>
        </w:rPr>
        <w:t>Оценки за грамматические задания</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«5» - всё верно             «4» - не менее 3/4 верно;</w:t>
      </w:r>
    </w:p>
    <w:p w:rsidR="00E82CDE" w:rsidRPr="001575B9" w:rsidRDefault="00E82CDE" w:rsidP="00B96159">
      <w:pPr>
        <w:spacing w:line="240" w:lineRule="auto"/>
        <w:rPr>
          <w:rFonts w:ascii="Times New Roman" w:hAnsi="Times New Roman"/>
          <w:sz w:val="24"/>
          <w:szCs w:val="24"/>
        </w:rPr>
      </w:pPr>
      <w:r w:rsidRPr="001575B9">
        <w:rPr>
          <w:rFonts w:ascii="Times New Roman" w:hAnsi="Times New Roman"/>
          <w:sz w:val="24"/>
          <w:szCs w:val="24"/>
        </w:rPr>
        <w:t>«3» - не менее ½ верно;          «2» - не выполнено больше половины задания.</w:t>
      </w:r>
    </w:p>
    <w:p w:rsidR="00E82CDE" w:rsidRPr="001575B9" w:rsidRDefault="00E82CDE" w:rsidP="00F1659C">
      <w:pPr>
        <w:spacing w:line="240" w:lineRule="auto"/>
        <w:rPr>
          <w:rFonts w:ascii="Times New Roman" w:hAnsi="Times New Roman"/>
          <w:b/>
          <w:sz w:val="24"/>
          <w:szCs w:val="24"/>
        </w:rPr>
      </w:pPr>
      <w:r w:rsidRPr="001575B9">
        <w:rPr>
          <w:rFonts w:ascii="Times New Roman" w:hAnsi="Times New Roman"/>
          <w:b/>
          <w:sz w:val="24"/>
          <w:szCs w:val="24"/>
        </w:rPr>
        <w:t xml:space="preserve">Входной контрольный диктант </w:t>
      </w:r>
    </w:p>
    <w:p w:rsidR="00E82CDE" w:rsidRPr="001575B9" w:rsidRDefault="00E82CDE" w:rsidP="00F1659C">
      <w:pPr>
        <w:spacing w:line="240" w:lineRule="auto"/>
        <w:rPr>
          <w:rFonts w:ascii="Times New Roman" w:hAnsi="Times New Roman"/>
          <w:sz w:val="24"/>
          <w:szCs w:val="24"/>
        </w:rPr>
      </w:pPr>
      <w:r w:rsidRPr="001575B9">
        <w:rPr>
          <w:rFonts w:ascii="Times New Roman" w:hAnsi="Times New Roman"/>
          <w:sz w:val="24"/>
          <w:szCs w:val="24"/>
        </w:rPr>
        <w:t xml:space="preserve">                                  Защитники леса.</w:t>
      </w:r>
    </w:p>
    <w:p w:rsidR="00E82CDE" w:rsidRPr="001575B9" w:rsidRDefault="00E82CDE" w:rsidP="00F1659C">
      <w:pPr>
        <w:spacing w:line="240" w:lineRule="auto"/>
        <w:rPr>
          <w:rFonts w:ascii="Times New Roman" w:hAnsi="Times New Roman"/>
          <w:sz w:val="24"/>
          <w:szCs w:val="24"/>
        </w:rPr>
      </w:pPr>
      <w:r w:rsidRPr="001575B9">
        <w:rPr>
          <w:rFonts w:ascii="Times New Roman" w:hAnsi="Times New Roman"/>
          <w:sz w:val="24"/>
          <w:szCs w:val="24"/>
        </w:rPr>
        <w:t xml:space="preserve">   Ранним утром школьники входят в березовую рощу. Стоит тишина. Группа мальчиков остановилась около старого дерева и качнула ветки. Посыпались майские жуки. Ребята собрали их в ведро. Днем жука не поймаешь. Он быстро перелетает от ветки к ветке. Утром от холода жук цепенеет. Майские жуки обгрызают листья. Опасна личинка майского жука. Она живет в земле и объедает корни деревьев. Защитите лес от вредителей!</w:t>
      </w:r>
    </w:p>
    <w:p w:rsidR="00E82CDE" w:rsidRPr="001575B9" w:rsidRDefault="00E82CDE" w:rsidP="00F1659C">
      <w:pPr>
        <w:spacing w:line="240" w:lineRule="auto"/>
        <w:rPr>
          <w:rFonts w:ascii="Times New Roman" w:hAnsi="Times New Roman"/>
          <w:sz w:val="24"/>
          <w:szCs w:val="24"/>
        </w:rPr>
      </w:pPr>
      <w:r w:rsidRPr="001575B9">
        <w:rPr>
          <w:rFonts w:ascii="Times New Roman" w:hAnsi="Times New Roman"/>
          <w:sz w:val="24"/>
          <w:szCs w:val="24"/>
        </w:rPr>
        <w:t>Слова для справок: не пойма</w:t>
      </w:r>
      <w:r w:rsidRPr="001575B9">
        <w:rPr>
          <w:rFonts w:ascii="Times New Roman" w:hAnsi="Times New Roman"/>
          <w:sz w:val="24"/>
          <w:szCs w:val="24"/>
          <w:u w:val="single"/>
        </w:rPr>
        <w:t>ешь,</w:t>
      </w:r>
      <w:r w:rsidRPr="001575B9">
        <w:rPr>
          <w:rFonts w:ascii="Times New Roman" w:hAnsi="Times New Roman"/>
          <w:sz w:val="24"/>
          <w:szCs w:val="24"/>
        </w:rPr>
        <w:t xml:space="preserve"> </w:t>
      </w:r>
      <w:r w:rsidRPr="001575B9">
        <w:rPr>
          <w:rFonts w:ascii="Times New Roman" w:hAnsi="Times New Roman"/>
          <w:sz w:val="24"/>
          <w:szCs w:val="24"/>
          <w:u w:val="single"/>
        </w:rPr>
        <w:t>це</w:t>
      </w:r>
      <w:r w:rsidRPr="001575B9">
        <w:rPr>
          <w:rFonts w:ascii="Times New Roman" w:hAnsi="Times New Roman"/>
          <w:sz w:val="24"/>
          <w:szCs w:val="24"/>
        </w:rPr>
        <w:t>пенеет, л</w:t>
      </w:r>
      <w:r w:rsidRPr="001575B9">
        <w:rPr>
          <w:rFonts w:ascii="Times New Roman" w:hAnsi="Times New Roman"/>
          <w:sz w:val="24"/>
          <w:szCs w:val="24"/>
          <w:u w:val="single"/>
        </w:rPr>
        <w:t>и</w:t>
      </w:r>
      <w:r w:rsidRPr="001575B9">
        <w:rPr>
          <w:rFonts w:ascii="Times New Roman" w:hAnsi="Times New Roman"/>
          <w:sz w:val="24"/>
          <w:szCs w:val="24"/>
        </w:rPr>
        <w:t>чинка.</w:t>
      </w:r>
    </w:p>
    <w:p w:rsidR="00E82CDE" w:rsidRPr="001575B9" w:rsidRDefault="00E82CDE" w:rsidP="00F1659C">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Грамматическое задание:</w:t>
      </w:r>
    </w:p>
    <w:p w:rsidR="00E82CDE" w:rsidRPr="001575B9" w:rsidRDefault="00E82CDE" w:rsidP="00F1659C">
      <w:pPr>
        <w:spacing w:line="240" w:lineRule="auto"/>
        <w:rPr>
          <w:rFonts w:ascii="Times New Roman" w:hAnsi="Times New Roman"/>
          <w:sz w:val="24"/>
          <w:szCs w:val="24"/>
        </w:rPr>
      </w:pPr>
      <w:r w:rsidRPr="001575B9">
        <w:rPr>
          <w:rFonts w:ascii="Times New Roman" w:hAnsi="Times New Roman"/>
          <w:sz w:val="24"/>
          <w:szCs w:val="24"/>
        </w:rPr>
        <w:t>1.Выпишите 1-е предложение, подчеркните грамматическую основу, обозначьте части речи.</w:t>
      </w:r>
    </w:p>
    <w:p w:rsidR="00E82CDE" w:rsidRPr="001575B9" w:rsidRDefault="00E82CDE" w:rsidP="00F1659C">
      <w:pPr>
        <w:spacing w:line="240" w:lineRule="auto"/>
        <w:rPr>
          <w:rFonts w:ascii="Times New Roman" w:hAnsi="Times New Roman"/>
          <w:i/>
          <w:sz w:val="24"/>
          <w:szCs w:val="24"/>
        </w:rPr>
      </w:pPr>
      <w:r w:rsidRPr="001575B9">
        <w:rPr>
          <w:rFonts w:ascii="Times New Roman" w:hAnsi="Times New Roman"/>
          <w:sz w:val="24"/>
          <w:szCs w:val="24"/>
        </w:rPr>
        <w:t xml:space="preserve">2. Разберите по составу слова: </w:t>
      </w:r>
      <w:r w:rsidRPr="001575B9">
        <w:rPr>
          <w:rFonts w:ascii="Times New Roman" w:hAnsi="Times New Roman"/>
          <w:i/>
          <w:sz w:val="24"/>
          <w:szCs w:val="24"/>
        </w:rPr>
        <w:t>походка,, моряки, маленький, мост.</w:t>
      </w:r>
    </w:p>
    <w:p w:rsidR="00E82CDE" w:rsidRPr="001575B9" w:rsidRDefault="00E82CDE" w:rsidP="00F1659C">
      <w:pPr>
        <w:spacing w:line="240" w:lineRule="auto"/>
        <w:rPr>
          <w:rFonts w:ascii="Times New Roman" w:hAnsi="Times New Roman"/>
          <w:sz w:val="24"/>
          <w:szCs w:val="24"/>
        </w:rPr>
      </w:pPr>
      <w:r w:rsidRPr="001575B9">
        <w:rPr>
          <w:rFonts w:ascii="Times New Roman" w:hAnsi="Times New Roman"/>
          <w:sz w:val="24"/>
          <w:szCs w:val="24"/>
        </w:rPr>
        <w:t>3.У имен существительных 1 предложения обозначьте падеж, число, род.</w:t>
      </w:r>
    </w:p>
    <w:p w:rsidR="00E82CDE" w:rsidRPr="001575B9" w:rsidRDefault="00E82CDE" w:rsidP="000566DC">
      <w:pPr>
        <w:spacing w:line="240" w:lineRule="auto"/>
        <w:jc w:val="center"/>
        <w:rPr>
          <w:rFonts w:ascii="Times New Roman" w:hAnsi="Times New Roman"/>
          <w:b/>
          <w:sz w:val="24"/>
          <w:szCs w:val="24"/>
        </w:rPr>
      </w:pPr>
      <w:r w:rsidRPr="001575B9">
        <w:rPr>
          <w:rFonts w:ascii="Times New Roman" w:hAnsi="Times New Roman"/>
          <w:b/>
          <w:sz w:val="24"/>
          <w:szCs w:val="24"/>
        </w:rPr>
        <w:t xml:space="preserve">Спецификация  контрольной работы  за 1 четверть в 4 классе </w:t>
      </w:r>
    </w:p>
    <w:p w:rsidR="00E82CDE" w:rsidRPr="001575B9" w:rsidRDefault="00E82CDE" w:rsidP="001575B9">
      <w:pPr>
        <w:spacing w:after="0" w:line="240" w:lineRule="auto"/>
        <w:rPr>
          <w:rFonts w:ascii="Times New Roman" w:hAnsi="Times New Roman"/>
          <w:b/>
          <w:sz w:val="24"/>
          <w:szCs w:val="24"/>
        </w:rPr>
      </w:pPr>
      <w:r w:rsidRPr="001575B9">
        <w:rPr>
          <w:rFonts w:ascii="Times New Roman" w:hAnsi="Times New Roman"/>
          <w:b/>
          <w:sz w:val="24"/>
          <w:szCs w:val="24"/>
        </w:rPr>
        <w:t>Назначение контрольной работы</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Цель – оценка уровня усвоения учащимися 4 класса темы «Слово в языке и речи».</w:t>
      </w:r>
    </w:p>
    <w:p w:rsidR="00E82CDE" w:rsidRPr="001575B9" w:rsidRDefault="00E82CDE" w:rsidP="001575B9">
      <w:pPr>
        <w:spacing w:after="0" w:line="240" w:lineRule="auto"/>
        <w:rPr>
          <w:rFonts w:ascii="Times New Roman" w:hAnsi="Times New Roman"/>
          <w:b/>
          <w:sz w:val="24"/>
          <w:szCs w:val="24"/>
        </w:rPr>
      </w:pPr>
      <w:r w:rsidRPr="001575B9">
        <w:rPr>
          <w:rFonts w:ascii="Times New Roman" w:hAnsi="Times New Roman"/>
          <w:b/>
          <w:sz w:val="24"/>
          <w:szCs w:val="24"/>
        </w:rPr>
        <w:t>Структура контрольной работы</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Контрольная работа состоит из диктанта (75 слов) и грамматического задания (2)</w:t>
      </w:r>
    </w:p>
    <w:p w:rsidR="00E82CDE" w:rsidRPr="001575B9" w:rsidRDefault="00E82CDE" w:rsidP="009B5098">
      <w:pPr>
        <w:spacing w:line="240" w:lineRule="auto"/>
        <w:rPr>
          <w:rFonts w:ascii="Times New Roman" w:hAnsi="Times New Roman"/>
          <w:b/>
          <w:sz w:val="24"/>
          <w:szCs w:val="24"/>
        </w:rPr>
      </w:pPr>
      <w:r w:rsidRPr="001575B9">
        <w:rPr>
          <w:rFonts w:ascii="Times New Roman" w:hAnsi="Times New Roman"/>
          <w:b/>
          <w:sz w:val="24"/>
          <w:szCs w:val="24"/>
        </w:rPr>
        <w:t xml:space="preserve">Содержание контрольной работы </w:t>
      </w:r>
      <w:r w:rsidRPr="001575B9">
        <w:rPr>
          <w:rFonts w:ascii="Times New Roman" w:hAnsi="Times New Roman"/>
          <w:b/>
          <w:sz w:val="24"/>
          <w:szCs w:val="24"/>
          <w:u w:val="single"/>
        </w:rPr>
        <w:t>Д</w:t>
      </w:r>
      <w:r w:rsidRPr="001575B9">
        <w:rPr>
          <w:rFonts w:ascii="Times New Roman" w:hAnsi="Times New Roman"/>
          <w:sz w:val="24"/>
          <w:szCs w:val="24"/>
          <w:u w:val="single"/>
        </w:rPr>
        <w:t>иктант</w:t>
      </w:r>
    </w:p>
    <w:p w:rsidR="00E82CDE" w:rsidRPr="001575B9" w:rsidRDefault="00E82CDE" w:rsidP="009B5098">
      <w:pPr>
        <w:spacing w:line="240" w:lineRule="auto"/>
        <w:rPr>
          <w:rFonts w:ascii="Times New Roman" w:hAnsi="Times New Roman"/>
          <w:sz w:val="24"/>
          <w:szCs w:val="24"/>
        </w:rPr>
      </w:pPr>
      <w:r w:rsidRPr="001575B9">
        <w:rPr>
          <w:rFonts w:ascii="Times New Roman" w:hAnsi="Times New Roman"/>
          <w:sz w:val="24"/>
          <w:szCs w:val="24"/>
        </w:rPr>
        <w:t>Объём диктанта состоит из 75 слов. Он проверяет у учащихся умение разборчиво и аккуратно писать под диктовку текст с изученными ранее орфограммами и пунктограммами.  Также проверяет сформированность умения правильно  ставить знаки препинания в конце  предложения, в предложениях с однородными членами, сложных предложениях.</w:t>
      </w:r>
    </w:p>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rPr>
        <w:t>Уровень сложности грамматических заданий не выходит за рамки программных требований, что позволяет выявить степень сформированности следующих знаний:</w:t>
      </w:r>
    </w:p>
    <w:p w:rsidR="00E82CDE" w:rsidRPr="001575B9" w:rsidRDefault="00E82CDE" w:rsidP="000746C0">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находить главные члены предложения, определять части речи в данном предлож.</w:t>
      </w:r>
    </w:p>
    <w:p w:rsidR="00E82CDE" w:rsidRPr="001575B9" w:rsidRDefault="00E82CDE" w:rsidP="000746C0">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находить слова с проверяемой безударной гласной в корне и парную согласную в корне.</w:t>
      </w:r>
    </w:p>
    <w:p w:rsidR="00E82CDE" w:rsidRPr="001575B9" w:rsidRDefault="00E82CDE" w:rsidP="009B5098">
      <w:pPr>
        <w:spacing w:line="240" w:lineRule="auto"/>
        <w:rPr>
          <w:rFonts w:ascii="Times New Roman" w:hAnsi="Times New Roman"/>
          <w:b/>
          <w:sz w:val="24"/>
          <w:szCs w:val="24"/>
        </w:rPr>
      </w:pPr>
      <w:r w:rsidRPr="001575B9">
        <w:rPr>
          <w:rFonts w:ascii="Times New Roman" w:hAnsi="Times New Roman"/>
          <w:b/>
          <w:sz w:val="24"/>
          <w:szCs w:val="24"/>
        </w:rPr>
        <w:t>Перечень требований, предметных умений, проверяемых в контрольной работе по русскому языку у учащихся 4 класса</w:t>
      </w:r>
    </w:p>
    <w:p w:rsidR="00E82CDE" w:rsidRPr="001575B9" w:rsidRDefault="00E82CDE" w:rsidP="009B5098">
      <w:pPr>
        <w:spacing w:line="240" w:lineRule="auto"/>
        <w:jc w:val="center"/>
        <w:rPr>
          <w:rFonts w:ascii="Times New Roman" w:hAnsi="Times New Roman"/>
          <w:sz w:val="24"/>
          <w:szCs w:val="24"/>
          <w:u w:val="single"/>
        </w:rPr>
      </w:pPr>
      <w:r w:rsidRPr="001575B9">
        <w:rPr>
          <w:rFonts w:ascii="Times New Roman" w:hAnsi="Times New Roman"/>
          <w:sz w:val="24"/>
          <w:szCs w:val="24"/>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8126"/>
      </w:tblGrid>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Фонетика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Различать произношение и написание слов, сопоставлять количество звуков и букв в словах.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Состав слова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гласные и согласные в приставках.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Морфология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Определять изученные части речи (имена существительные, прилагательные, глаголы)</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Синтаксис</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Находить грамматическую основу в простых предложениях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Орфография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традиционными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проверяемые орфограммы в корне слова, подбирать проверочные слова.</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предлоги и приставки.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непроверяемыми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 двойными согласными.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разделительный ь.</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ь – как показатель мягкости согласного.</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родовые окончания имен сущ</w:t>
            </w:r>
            <w:r>
              <w:rPr>
                <w:rFonts w:ascii="Times New Roman" w:hAnsi="Times New Roman"/>
                <w:sz w:val="24"/>
                <w:szCs w:val="24"/>
              </w:rPr>
              <w:t>ествительных</w:t>
            </w:r>
            <w:r w:rsidRPr="001575B9">
              <w:rPr>
                <w:rFonts w:ascii="Times New Roman" w:hAnsi="Times New Roman"/>
                <w:sz w:val="24"/>
                <w:szCs w:val="24"/>
              </w:rPr>
              <w:t xml:space="preserve"> и прилагательных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Пунктуация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знаки препинания в конце предложений (точка, вопросительный, восклицательный знак).</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запятую при однородных членах предложения, в сложных предложениях.</w:t>
            </w:r>
          </w:p>
        </w:tc>
      </w:tr>
    </w:tbl>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0746C0">
      <w:pPr>
        <w:pStyle w:val="ListParagraph"/>
        <w:numPr>
          <w:ilvl w:val="0"/>
          <w:numId w:val="6"/>
        </w:numPr>
        <w:spacing w:line="240" w:lineRule="auto"/>
        <w:rPr>
          <w:rFonts w:ascii="Times New Roman" w:hAnsi="Times New Roman"/>
          <w:sz w:val="24"/>
          <w:szCs w:val="24"/>
        </w:rPr>
      </w:pPr>
      <w:r w:rsidRPr="001575B9">
        <w:rPr>
          <w:rFonts w:ascii="Times New Roman" w:hAnsi="Times New Roman"/>
          <w:sz w:val="24"/>
          <w:szCs w:val="24"/>
        </w:rPr>
        <w:t>Находить в  предложении грамматическую основу, определять части речи в данном предложении</w:t>
      </w:r>
    </w:p>
    <w:p w:rsidR="00E82CDE" w:rsidRPr="001575B9" w:rsidRDefault="00E82CDE" w:rsidP="000746C0">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 xml:space="preserve"> Находить и выписывать слова с безударной гласной в корне и парной согласной в корне.</w:t>
      </w:r>
    </w:p>
    <w:p w:rsidR="00E82CDE" w:rsidRPr="001575B9" w:rsidRDefault="00E82CDE" w:rsidP="009B5098">
      <w:pPr>
        <w:pStyle w:val="ListParagraph"/>
        <w:spacing w:line="240" w:lineRule="auto"/>
        <w:rPr>
          <w:rFonts w:ascii="Times New Roman" w:hAnsi="Times New Roman"/>
          <w:b/>
          <w:sz w:val="24"/>
          <w:szCs w:val="24"/>
        </w:rPr>
      </w:pPr>
      <w:r w:rsidRPr="001575B9">
        <w:rPr>
          <w:rFonts w:ascii="Times New Roman" w:hAnsi="Times New Roman"/>
          <w:b/>
          <w:sz w:val="24"/>
          <w:szCs w:val="24"/>
        </w:rPr>
        <w:t xml:space="preserve">Время выполнения контрольной работы                                                                                </w:t>
      </w:r>
      <w:r w:rsidRPr="001575B9">
        <w:rPr>
          <w:rFonts w:ascii="Times New Roman" w:hAnsi="Times New Roman"/>
          <w:sz w:val="24"/>
          <w:szCs w:val="24"/>
        </w:rPr>
        <w:t>На выполнение контрольной работы отводится один урок – 40 минут.</w:t>
      </w:r>
    </w:p>
    <w:p w:rsidR="00E82CDE" w:rsidRPr="001575B9" w:rsidRDefault="00E82CDE" w:rsidP="009B5098">
      <w:pPr>
        <w:spacing w:line="240" w:lineRule="auto"/>
        <w:rPr>
          <w:rFonts w:ascii="Times New Roman" w:hAnsi="Times New Roman"/>
          <w:b/>
          <w:sz w:val="24"/>
          <w:szCs w:val="24"/>
        </w:rPr>
      </w:pPr>
      <w:r w:rsidRPr="001575B9">
        <w:rPr>
          <w:rFonts w:ascii="Times New Roman" w:hAnsi="Times New Roman"/>
          <w:b/>
          <w:sz w:val="24"/>
          <w:szCs w:val="24"/>
        </w:rPr>
        <w:t>Оценивание</w:t>
      </w:r>
    </w:p>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u w:val="single"/>
        </w:rPr>
        <w:t>Негрубые ошибки:</w:t>
      </w:r>
    </w:p>
    <w:p w:rsidR="00E82CDE" w:rsidRPr="001575B9" w:rsidRDefault="00E82CDE" w:rsidP="009B509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Исключение из правил</w:t>
      </w:r>
    </w:p>
    <w:p w:rsidR="00E82CDE" w:rsidRPr="001575B9" w:rsidRDefault="00E82CDE" w:rsidP="009B509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Повторение одной и той же буквы</w:t>
      </w:r>
    </w:p>
    <w:p w:rsidR="00E82CDE" w:rsidRPr="001575B9" w:rsidRDefault="00E82CDE" w:rsidP="009B509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Перенос слов</w:t>
      </w:r>
    </w:p>
    <w:p w:rsidR="00E82CDE" w:rsidRPr="001575B9" w:rsidRDefault="00E82CDE" w:rsidP="009B509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Единичный  пропуск буквы на конце слова</w:t>
      </w:r>
    </w:p>
    <w:p w:rsidR="00E82CDE" w:rsidRPr="001575B9" w:rsidRDefault="00E82CDE" w:rsidP="009B5098">
      <w:pPr>
        <w:pStyle w:val="ListParagraph"/>
        <w:spacing w:line="240" w:lineRule="auto"/>
        <w:rPr>
          <w:rFonts w:ascii="Times New Roman" w:hAnsi="Times New Roman"/>
          <w:sz w:val="24"/>
          <w:szCs w:val="24"/>
        </w:rPr>
      </w:pPr>
      <w:r w:rsidRPr="001575B9">
        <w:rPr>
          <w:rFonts w:ascii="Times New Roman" w:hAnsi="Times New Roman"/>
          <w:sz w:val="24"/>
          <w:szCs w:val="24"/>
        </w:rPr>
        <w:t>2 негрубые ошибки = 1 ошибка</w:t>
      </w:r>
    </w:p>
    <w:p w:rsidR="00E82CDE" w:rsidRPr="001575B9" w:rsidRDefault="00E82CDE" w:rsidP="009B5098">
      <w:pPr>
        <w:pStyle w:val="ListParagraph"/>
        <w:spacing w:line="240" w:lineRule="auto"/>
        <w:rPr>
          <w:rFonts w:ascii="Times New Roman" w:hAnsi="Times New Roman"/>
          <w:sz w:val="24"/>
          <w:szCs w:val="24"/>
          <w:u w:val="single"/>
        </w:rPr>
      </w:pPr>
      <w:r w:rsidRPr="001575B9">
        <w:rPr>
          <w:rFonts w:ascii="Times New Roman" w:hAnsi="Times New Roman"/>
          <w:sz w:val="24"/>
          <w:szCs w:val="24"/>
          <w:u w:val="single"/>
        </w:rPr>
        <w:t>Однотипные ошибки:</w:t>
      </w:r>
    </w:p>
    <w:p w:rsidR="00E82CDE" w:rsidRPr="001575B9" w:rsidRDefault="00E82CDE" w:rsidP="009B5098">
      <w:pPr>
        <w:pStyle w:val="ListParagraph"/>
        <w:spacing w:line="240" w:lineRule="auto"/>
        <w:rPr>
          <w:rFonts w:ascii="Times New Roman" w:hAnsi="Times New Roman"/>
          <w:sz w:val="24"/>
          <w:szCs w:val="24"/>
        </w:rPr>
      </w:pPr>
      <w:r w:rsidRPr="001575B9">
        <w:rPr>
          <w:rFonts w:ascii="Times New Roman" w:hAnsi="Times New Roman"/>
          <w:sz w:val="24"/>
          <w:szCs w:val="24"/>
        </w:rPr>
        <w:t>Первые три однотипные ошибки = 1 ошибке, но каждая следующая подобная считается за отдельную ошибку.</w:t>
      </w:r>
    </w:p>
    <w:p w:rsidR="00E82CDE" w:rsidRPr="001575B9" w:rsidRDefault="00E82CDE" w:rsidP="009B5098">
      <w:pPr>
        <w:pStyle w:val="ListParagraph"/>
        <w:spacing w:line="240" w:lineRule="auto"/>
        <w:rPr>
          <w:rFonts w:ascii="Times New Roman" w:hAnsi="Times New Roman"/>
          <w:sz w:val="24"/>
          <w:szCs w:val="24"/>
        </w:rPr>
      </w:pPr>
      <w:r w:rsidRPr="001575B9">
        <w:rPr>
          <w:rFonts w:ascii="Times New Roman" w:hAnsi="Times New Roman"/>
          <w:sz w:val="24"/>
          <w:szCs w:val="24"/>
        </w:rPr>
        <w:t>При трех поправках оценка снижается на 1 балл.</w:t>
      </w:r>
    </w:p>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u w:val="single"/>
        </w:rPr>
        <w:t>Выставление оценок за контрольный диктант</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«5» - не ставиться при трёх исправлениях, но при одной негрубой ошибке можно ставить.</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«4» - 2 орфографические и 2 пунктуационные ошибки или 1 орфографическая и 3 пунктуационные.</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«3» - 3-4 орфографические и 4 пунктуационные ошибки, а также при 5 орфографических ошибках допускается «3», при этом отсутствуют пунктуационные ошибки.</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«2» - более 5 орфографических ошибок.</w:t>
      </w:r>
    </w:p>
    <w:p w:rsidR="00E82CDE" w:rsidRPr="001575B9" w:rsidRDefault="00E82CDE" w:rsidP="009B5098">
      <w:pPr>
        <w:spacing w:line="240" w:lineRule="auto"/>
        <w:rPr>
          <w:rFonts w:ascii="Times New Roman" w:hAnsi="Times New Roman"/>
          <w:sz w:val="24"/>
          <w:szCs w:val="24"/>
          <w:u w:val="single"/>
        </w:rPr>
      </w:pPr>
      <w:r w:rsidRPr="001575B9">
        <w:rPr>
          <w:rFonts w:ascii="Times New Roman" w:hAnsi="Times New Roman"/>
          <w:sz w:val="24"/>
          <w:szCs w:val="24"/>
          <w:u w:val="single"/>
        </w:rPr>
        <w:t>Оценки за грамматические задания</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 xml:space="preserve">«5» - всё верно           </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 xml:space="preserve"> «4» - не менее 3/4 верно;</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«3» - не менее ½ верно;</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«2» - не выполнено больше половины задания.</w:t>
      </w:r>
    </w:p>
    <w:p w:rsidR="00E82CDE" w:rsidRPr="001575B9" w:rsidRDefault="00E82CDE" w:rsidP="009B5098">
      <w:pPr>
        <w:spacing w:line="240" w:lineRule="auto"/>
        <w:rPr>
          <w:rFonts w:ascii="Times New Roman" w:hAnsi="Times New Roman"/>
          <w:b/>
          <w:sz w:val="24"/>
          <w:szCs w:val="24"/>
        </w:rPr>
      </w:pPr>
      <w:r w:rsidRPr="001575B9">
        <w:rPr>
          <w:rFonts w:ascii="Times New Roman" w:hAnsi="Times New Roman"/>
          <w:b/>
          <w:sz w:val="24"/>
          <w:szCs w:val="24"/>
        </w:rPr>
        <w:t xml:space="preserve"> Контрольный диктант по теме «Слово в языке и речи »</w:t>
      </w:r>
    </w:p>
    <w:p w:rsidR="00E82CDE" w:rsidRPr="001575B9" w:rsidRDefault="00E82CDE" w:rsidP="00F056C8">
      <w:pPr>
        <w:spacing w:line="240" w:lineRule="auto"/>
        <w:jc w:val="center"/>
        <w:rPr>
          <w:rFonts w:ascii="Times New Roman" w:hAnsi="Times New Roman"/>
          <w:sz w:val="24"/>
          <w:szCs w:val="24"/>
        </w:rPr>
      </w:pPr>
      <w:r w:rsidRPr="001575B9">
        <w:rPr>
          <w:rFonts w:ascii="Times New Roman" w:hAnsi="Times New Roman"/>
          <w:sz w:val="24"/>
          <w:szCs w:val="24"/>
        </w:rPr>
        <w:t>Осенняя прогулка.</w:t>
      </w:r>
    </w:p>
    <w:p w:rsidR="00E82CDE" w:rsidRPr="001575B9" w:rsidRDefault="00E82CDE" w:rsidP="00F056C8">
      <w:pPr>
        <w:spacing w:line="240" w:lineRule="auto"/>
        <w:rPr>
          <w:rFonts w:ascii="Times New Roman" w:hAnsi="Times New Roman"/>
          <w:sz w:val="24"/>
          <w:szCs w:val="24"/>
        </w:rPr>
      </w:pPr>
      <w:r w:rsidRPr="001575B9">
        <w:rPr>
          <w:rFonts w:ascii="Times New Roman" w:hAnsi="Times New Roman"/>
          <w:sz w:val="24"/>
          <w:szCs w:val="24"/>
        </w:rPr>
        <w:t xml:space="preserve">     Группа школьников осенью ходила в заречный парк. Покраснели осинки, пожелтели березки. Гроздья ягод созрели на рябинах. </w:t>
      </w:r>
    </w:p>
    <w:p w:rsidR="00E82CDE" w:rsidRPr="001575B9" w:rsidRDefault="00E82CDE" w:rsidP="00F056C8">
      <w:pPr>
        <w:spacing w:line="240" w:lineRule="auto"/>
        <w:rPr>
          <w:rFonts w:ascii="Times New Roman" w:hAnsi="Times New Roman"/>
          <w:sz w:val="24"/>
          <w:szCs w:val="24"/>
        </w:rPr>
      </w:pPr>
      <w:r w:rsidRPr="001575B9">
        <w:rPr>
          <w:rFonts w:ascii="Times New Roman" w:hAnsi="Times New Roman"/>
          <w:sz w:val="24"/>
          <w:szCs w:val="24"/>
        </w:rPr>
        <w:t xml:space="preserve">     Ребята по лесной тропинке вышли на поляну. Кругом растет пушистый ельник. Зеленеют молодые елочки. Из земли бьет чистый родник. Ребята собрали сучья и ветки. Мальчики разожгли веселый костер на берегу речки.</w:t>
      </w:r>
    </w:p>
    <w:p w:rsidR="00E82CDE" w:rsidRPr="001575B9" w:rsidRDefault="00E82CDE" w:rsidP="00F056C8">
      <w:pPr>
        <w:spacing w:line="240" w:lineRule="auto"/>
        <w:rPr>
          <w:rFonts w:ascii="Times New Roman" w:hAnsi="Times New Roman"/>
          <w:sz w:val="24"/>
          <w:szCs w:val="24"/>
        </w:rPr>
      </w:pPr>
      <w:r w:rsidRPr="001575B9">
        <w:rPr>
          <w:rFonts w:ascii="Times New Roman" w:hAnsi="Times New Roman"/>
          <w:sz w:val="24"/>
          <w:szCs w:val="24"/>
        </w:rPr>
        <w:t xml:space="preserve">     В лесу было очень тихо. Дети сели вокруг огня. Сережа наполнил чайник водой. Пора заваривать чай. Анна и Эмма угостили ребят печеньем. По дороге домой все пели песни.</w:t>
      </w:r>
    </w:p>
    <w:p w:rsidR="00E82CDE" w:rsidRPr="001575B9" w:rsidRDefault="00E82CDE" w:rsidP="00507A36">
      <w:pPr>
        <w:spacing w:line="240" w:lineRule="auto"/>
        <w:rPr>
          <w:rFonts w:ascii="Times New Roman" w:hAnsi="Times New Roman"/>
          <w:sz w:val="24"/>
          <w:szCs w:val="24"/>
          <w:u w:val="single"/>
        </w:rPr>
      </w:pPr>
      <w:r w:rsidRPr="001575B9">
        <w:rPr>
          <w:rFonts w:ascii="Times New Roman" w:hAnsi="Times New Roman"/>
          <w:sz w:val="24"/>
          <w:szCs w:val="24"/>
        </w:rPr>
        <w:t xml:space="preserve"> </w:t>
      </w:r>
      <w:r w:rsidRPr="001575B9">
        <w:rPr>
          <w:rFonts w:ascii="Times New Roman" w:hAnsi="Times New Roman"/>
          <w:sz w:val="24"/>
          <w:szCs w:val="24"/>
          <w:u w:val="single"/>
        </w:rPr>
        <w:t>Грамматические задания</w:t>
      </w:r>
    </w:p>
    <w:p w:rsidR="00E82CDE" w:rsidRPr="001575B9" w:rsidRDefault="00E82CDE" w:rsidP="00507A36">
      <w:pPr>
        <w:spacing w:line="240" w:lineRule="auto"/>
        <w:rPr>
          <w:rFonts w:ascii="Times New Roman" w:hAnsi="Times New Roman"/>
          <w:sz w:val="24"/>
          <w:szCs w:val="24"/>
        </w:rPr>
      </w:pPr>
      <w:r w:rsidRPr="001575B9">
        <w:rPr>
          <w:rFonts w:ascii="Times New Roman" w:hAnsi="Times New Roman"/>
          <w:sz w:val="24"/>
          <w:szCs w:val="24"/>
        </w:rPr>
        <w:t>1.Подчеркнуть в  предложении грамматическую основу, определять части речи в  предложении:           1 вар. -  3-е предложение;              2 вар. – 6-е предложение.</w:t>
      </w:r>
    </w:p>
    <w:p w:rsidR="00E82CDE" w:rsidRPr="001575B9" w:rsidRDefault="00E82CDE" w:rsidP="00507A36">
      <w:pPr>
        <w:spacing w:line="240" w:lineRule="auto"/>
        <w:rPr>
          <w:rFonts w:ascii="Times New Roman" w:hAnsi="Times New Roman"/>
          <w:sz w:val="24"/>
          <w:szCs w:val="24"/>
        </w:rPr>
      </w:pPr>
      <w:r w:rsidRPr="001575B9">
        <w:rPr>
          <w:rFonts w:ascii="Times New Roman" w:hAnsi="Times New Roman"/>
          <w:sz w:val="24"/>
          <w:szCs w:val="24"/>
        </w:rPr>
        <w:t>2.выписать из текста по 3 слова с проверяемой безударной гласной в корне, с парной согласной в корне.</w:t>
      </w:r>
    </w:p>
    <w:p w:rsidR="00E82CDE" w:rsidRPr="001575B9" w:rsidRDefault="00E82CDE" w:rsidP="00507A36">
      <w:pPr>
        <w:spacing w:line="240" w:lineRule="auto"/>
        <w:rPr>
          <w:rFonts w:ascii="Times New Roman" w:hAnsi="Times New Roman"/>
          <w:sz w:val="24"/>
          <w:szCs w:val="24"/>
        </w:rPr>
      </w:pPr>
    </w:p>
    <w:p w:rsidR="00E82CDE" w:rsidRPr="001575B9" w:rsidRDefault="00E82CDE" w:rsidP="00507A36">
      <w:pPr>
        <w:spacing w:line="240" w:lineRule="auto"/>
        <w:rPr>
          <w:rFonts w:ascii="Times New Roman" w:hAnsi="Times New Roman"/>
          <w:sz w:val="24"/>
          <w:szCs w:val="24"/>
        </w:rPr>
      </w:pPr>
    </w:p>
    <w:p w:rsidR="00E82CDE" w:rsidRPr="001575B9" w:rsidRDefault="00E82CDE" w:rsidP="000566DC">
      <w:pPr>
        <w:spacing w:line="240" w:lineRule="auto"/>
        <w:jc w:val="center"/>
        <w:rPr>
          <w:rFonts w:ascii="Times New Roman" w:hAnsi="Times New Roman"/>
          <w:b/>
          <w:sz w:val="24"/>
          <w:szCs w:val="24"/>
        </w:rPr>
      </w:pPr>
      <w:r w:rsidRPr="001575B9">
        <w:rPr>
          <w:rFonts w:ascii="Times New Roman" w:hAnsi="Times New Roman"/>
          <w:b/>
          <w:sz w:val="24"/>
          <w:szCs w:val="24"/>
        </w:rPr>
        <w:t xml:space="preserve">Спецификация  контрольной работы  за 2-ю четверть в 4 классе </w:t>
      </w:r>
    </w:p>
    <w:p w:rsidR="00E82CDE" w:rsidRPr="001575B9" w:rsidRDefault="00E82CDE" w:rsidP="00710C26">
      <w:pPr>
        <w:spacing w:line="240" w:lineRule="auto"/>
        <w:rPr>
          <w:rFonts w:ascii="Times New Roman" w:hAnsi="Times New Roman"/>
          <w:b/>
          <w:sz w:val="24"/>
          <w:szCs w:val="24"/>
        </w:rPr>
      </w:pPr>
      <w:r w:rsidRPr="001575B9">
        <w:rPr>
          <w:rFonts w:ascii="Times New Roman" w:hAnsi="Times New Roman"/>
          <w:b/>
          <w:sz w:val="24"/>
          <w:szCs w:val="24"/>
        </w:rPr>
        <w:t>Назначение контрольной работы</w:t>
      </w:r>
    </w:p>
    <w:p w:rsidR="00E82CDE" w:rsidRPr="001575B9" w:rsidRDefault="00E82CDE" w:rsidP="000566DC">
      <w:pPr>
        <w:spacing w:line="240" w:lineRule="auto"/>
        <w:rPr>
          <w:rFonts w:ascii="Times New Roman" w:hAnsi="Times New Roman"/>
          <w:sz w:val="24"/>
          <w:szCs w:val="24"/>
        </w:rPr>
      </w:pPr>
      <w:r w:rsidRPr="001575B9">
        <w:rPr>
          <w:rFonts w:ascii="Times New Roman" w:hAnsi="Times New Roman"/>
          <w:sz w:val="24"/>
          <w:szCs w:val="24"/>
        </w:rPr>
        <w:t>Цель – оценка уровня усвоения учащимися 4 класса изученных тем.</w:t>
      </w:r>
    </w:p>
    <w:p w:rsidR="00E82CDE" w:rsidRPr="001575B9" w:rsidRDefault="00E82CDE" w:rsidP="00710C26">
      <w:pPr>
        <w:spacing w:line="240" w:lineRule="auto"/>
        <w:rPr>
          <w:rFonts w:ascii="Times New Roman" w:hAnsi="Times New Roman"/>
          <w:b/>
          <w:sz w:val="24"/>
          <w:szCs w:val="24"/>
        </w:rPr>
      </w:pPr>
      <w:r w:rsidRPr="001575B9">
        <w:rPr>
          <w:rFonts w:ascii="Times New Roman" w:hAnsi="Times New Roman"/>
          <w:b/>
          <w:sz w:val="24"/>
          <w:szCs w:val="24"/>
        </w:rPr>
        <w:t>Структура контрольной работы</w:t>
      </w:r>
    </w:p>
    <w:p w:rsidR="00E82CDE" w:rsidRPr="001575B9" w:rsidRDefault="00E82CDE" w:rsidP="00710C26">
      <w:pPr>
        <w:spacing w:line="240" w:lineRule="auto"/>
        <w:rPr>
          <w:rFonts w:ascii="Times New Roman" w:hAnsi="Times New Roman"/>
          <w:sz w:val="24"/>
          <w:szCs w:val="24"/>
        </w:rPr>
      </w:pPr>
      <w:r w:rsidRPr="001575B9">
        <w:rPr>
          <w:rFonts w:ascii="Times New Roman" w:hAnsi="Times New Roman"/>
          <w:sz w:val="24"/>
          <w:szCs w:val="24"/>
        </w:rPr>
        <w:t>Контрольная работа состоит из диктанта (90 слов) и грамматического задания (2)</w:t>
      </w:r>
    </w:p>
    <w:p w:rsidR="00E82CDE" w:rsidRPr="001575B9" w:rsidRDefault="00E82CDE" w:rsidP="00710C26">
      <w:pPr>
        <w:spacing w:line="240" w:lineRule="auto"/>
        <w:rPr>
          <w:rFonts w:ascii="Times New Roman" w:hAnsi="Times New Roman"/>
          <w:b/>
          <w:sz w:val="24"/>
          <w:szCs w:val="24"/>
        </w:rPr>
      </w:pPr>
      <w:r w:rsidRPr="001575B9">
        <w:rPr>
          <w:rFonts w:ascii="Times New Roman" w:hAnsi="Times New Roman"/>
          <w:b/>
          <w:sz w:val="24"/>
          <w:szCs w:val="24"/>
        </w:rPr>
        <w:t xml:space="preserve">Содержание контрольной работы </w:t>
      </w:r>
      <w:r w:rsidRPr="001575B9">
        <w:rPr>
          <w:rFonts w:ascii="Times New Roman" w:hAnsi="Times New Roman"/>
          <w:b/>
          <w:sz w:val="24"/>
          <w:szCs w:val="24"/>
          <w:u w:val="single"/>
        </w:rPr>
        <w:t>Д</w:t>
      </w:r>
      <w:r w:rsidRPr="001575B9">
        <w:rPr>
          <w:rFonts w:ascii="Times New Roman" w:hAnsi="Times New Roman"/>
          <w:sz w:val="24"/>
          <w:szCs w:val="24"/>
          <w:u w:val="single"/>
        </w:rPr>
        <w:t>иктант</w:t>
      </w:r>
    </w:p>
    <w:p w:rsidR="00E82CDE" w:rsidRPr="001575B9" w:rsidRDefault="00E82CDE" w:rsidP="00710C26">
      <w:pPr>
        <w:spacing w:line="240" w:lineRule="auto"/>
        <w:rPr>
          <w:rFonts w:ascii="Times New Roman" w:hAnsi="Times New Roman"/>
          <w:sz w:val="24"/>
          <w:szCs w:val="24"/>
        </w:rPr>
      </w:pPr>
      <w:r w:rsidRPr="001575B9">
        <w:rPr>
          <w:rFonts w:ascii="Times New Roman" w:hAnsi="Times New Roman"/>
          <w:sz w:val="24"/>
          <w:szCs w:val="24"/>
        </w:rPr>
        <w:t>Объём диктанта состоит из 90 слов. Он проверяет у учащихся умение разборчиво и аккуратно писать под диктовку текст с изученными ранее орфограммами и пунктограммами.  Также проверяет сформированность умения правильно  ставить знаки препинания в конце  предложения, в предложениях с однородными членами, сложных предложениях.</w:t>
      </w:r>
    </w:p>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rPr>
        <w:t>Уровень сложности грамматических заданий не выходит за рамки программных требований, что позволяет выявить степень сформированности следующих знаний:</w:t>
      </w:r>
    </w:p>
    <w:p w:rsidR="00E82CDE" w:rsidRPr="001575B9" w:rsidRDefault="00E82CDE" w:rsidP="00710C2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находить главные члены предложения, определять части речи в данном предложении.</w:t>
      </w:r>
    </w:p>
    <w:p w:rsidR="00E82CDE" w:rsidRPr="001575B9" w:rsidRDefault="00E82CDE" w:rsidP="00710C2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выполнять морфологический разбор им. существительного.</w:t>
      </w:r>
    </w:p>
    <w:p w:rsidR="00E82CDE" w:rsidRPr="001575B9" w:rsidRDefault="00E82CDE" w:rsidP="00710C26">
      <w:pPr>
        <w:spacing w:line="240" w:lineRule="auto"/>
        <w:rPr>
          <w:rFonts w:ascii="Times New Roman" w:hAnsi="Times New Roman"/>
          <w:b/>
          <w:sz w:val="24"/>
          <w:szCs w:val="24"/>
        </w:rPr>
      </w:pPr>
      <w:r w:rsidRPr="001575B9">
        <w:rPr>
          <w:rFonts w:ascii="Times New Roman" w:hAnsi="Times New Roman"/>
          <w:b/>
          <w:sz w:val="24"/>
          <w:szCs w:val="24"/>
        </w:rPr>
        <w:t>Перечень требований, предметных умений, проверяемых в контрольной работе по русскому языку у учащихся 4 класса</w:t>
      </w:r>
    </w:p>
    <w:p w:rsidR="00E82CDE" w:rsidRPr="001575B9" w:rsidRDefault="00E82CDE" w:rsidP="00710C26">
      <w:pPr>
        <w:spacing w:line="240" w:lineRule="auto"/>
        <w:jc w:val="center"/>
        <w:rPr>
          <w:rFonts w:ascii="Times New Roman" w:hAnsi="Times New Roman"/>
          <w:sz w:val="24"/>
          <w:szCs w:val="24"/>
          <w:u w:val="single"/>
        </w:rPr>
      </w:pPr>
      <w:r w:rsidRPr="001575B9">
        <w:rPr>
          <w:rFonts w:ascii="Times New Roman" w:hAnsi="Times New Roman"/>
          <w:sz w:val="24"/>
          <w:szCs w:val="24"/>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8332"/>
      </w:tblGrid>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Фонетика</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Различать произношение и написание слов, сопоставлять количество звуков и букв в словах.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Состав слова</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гласные и согласные в приставках.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Морфология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Определять изученные части речи (имена существительные, прилагательные, глаголы)</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Синтаксис</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Находить грамматическую основу в простых предложениях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Орфография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традиционными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проверяемые орфограммы в корне слова, подбирать проверочные слова.</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предлоги и приставки.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непроверяемыми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 двойными согласными.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разделительный ь.</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ь – как показатель мягкости согласного.</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родовые окончания имен сущ. и прилагательных.</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падежные окончания им. существительных.</w:t>
            </w:r>
          </w:p>
        </w:tc>
      </w:tr>
      <w:tr w:rsidR="00E82CDE" w:rsidRPr="001575B9" w:rsidTr="002D4E40">
        <w:tc>
          <w:tcPr>
            <w:tcW w:w="1152"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Пунктуация</w:t>
            </w:r>
          </w:p>
        </w:tc>
        <w:tc>
          <w:tcPr>
            <w:tcW w:w="9190"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знаки препинания в конце предложений (точка, вопросительный, восклицательный знак).</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запятую при однородных членах предложения, в сложных предложениях.</w:t>
            </w:r>
          </w:p>
        </w:tc>
      </w:tr>
    </w:tbl>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710C26">
      <w:pPr>
        <w:pStyle w:val="ListParagraph"/>
        <w:numPr>
          <w:ilvl w:val="0"/>
          <w:numId w:val="6"/>
        </w:numPr>
        <w:spacing w:line="240" w:lineRule="auto"/>
        <w:rPr>
          <w:rFonts w:ascii="Times New Roman" w:hAnsi="Times New Roman"/>
          <w:sz w:val="24"/>
          <w:szCs w:val="24"/>
        </w:rPr>
      </w:pPr>
      <w:r w:rsidRPr="001575B9">
        <w:rPr>
          <w:rFonts w:ascii="Times New Roman" w:hAnsi="Times New Roman"/>
          <w:sz w:val="24"/>
          <w:szCs w:val="24"/>
        </w:rPr>
        <w:t>Находить в  предложении грамматическую основу, определять части речи в данном предложении</w:t>
      </w:r>
    </w:p>
    <w:p w:rsidR="00E82CDE" w:rsidRPr="001575B9" w:rsidRDefault="00E82CDE" w:rsidP="00710C26">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Выполнить морфологический разбор имени  существительного</w:t>
      </w:r>
    </w:p>
    <w:p w:rsidR="00E82CDE" w:rsidRPr="001575B9" w:rsidRDefault="00E82CDE" w:rsidP="00710C26">
      <w:pPr>
        <w:pStyle w:val="ListParagraph"/>
        <w:spacing w:line="240" w:lineRule="auto"/>
        <w:rPr>
          <w:rFonts w:ascii="Times New Roman" w:hAnsi="Times New Roman"/>
          <w:b/>
          <w:sz w:val="24"/>
          <w:szCs w:val="24"/>
        </w:rPr>
      </w:pPr>
      <w:r w:rsidRPr="001575B9">
        <w:rPr>
          <w:rFonts w:ascii="Times New Roman" w:hAnsi="Times New Roman"/>
          <w:b/>
          <w:sz w:val="24"/>
          <w:szCs w:val="24"/>
        </w:rPr>
        <w:t xml:space="preserve">Время выполнения контрольной работы                                                                                </w:t>
      </w:r>
      <w:r w:rsidRPr="001575B9">
        <w:rPr>
          <w:rFonts w:ascii="Times New Roman" w:hAnsi="Times New Roman"/>
          <w:sz w:val="24"/>
          <w:szCs w:val="24"/>
        </w:rPr>
        <w:t>На выполнение контрольной работы отводится один урок – 40 минут.</w:t>
      </w:r>
    </w:p>
    <w:p w:rsidR="00E82CDE" w:rsidRPr="001575B9" w:rsidRDefault="00E82CDE" w:rsidP="00710C26">
      <w:pPr>
        <w:spacing w:line="240" w:lineRule="auto"/>
        <w:rPr>
          <w:rFonts w:ascii="Times New Roman" w:hAnsi="Times New Roman"/>
          <w:b/>
          <w:sz w:val="24"/>
          <w:szCs w:val="24"/>
        </w:rPr>
      </w:pPr>
      <w:r w:rsidRPr="001575B9">
        <w:rPr>
          <w:rFonts w:ascii="Times New Roman" w:hAnsi="Times New Roman"/>
          <w:b/>
          <w:sz w:val="24"/>
          <w:szCs w:val="24"/>
        </w:rPr>
        <w:t>Оценивание</w:t>
      </w:r>
    </w:p>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u w:val="single"/>
        </w:rPr>
        <w:t>Негрубые ошибки:</w:t>
      </w:r>
    </w:p>
    <w:p w:rsidR="00E82CDE" w:rsidRPr="001575B9" w:rsidRDefault="00E82CDE" w:rsidP="00710C2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Исключение из правил</w:t>
      </w:r>
    </w:p>
    <w:p w:rsidR="00E82CDE" w:rsidRPr="001575B9" w:rsidRDefault="00E82CDE" w:rsidP="00710C2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Повторение одной и той же буквы</w:t>
      </w:r>
    </w:p>
    <w:p w:rsidR="00E82CDE" w:rsidRPr="001575B9" w:rsidRDefault="00E82CDE" w:rsidP="00710C2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Перенос слов</w:t>
      </w:r>
    </w:p>
    <w:p w:rsidR="00E82CDE" w:rsidRPr="001575B9" w:rsidRDefault="00E82CDE" w:rsidP="00710C26">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Единичный  пропуск буквы на конце слова</w:t>
      </w:r>
    </w:p>
    <w:p w:rsidR="00E82CDE" w:rsidRPr="001575B9" w:rsidRDefault="00E82CDE" w:rsidP="00710C26">
      <w:pPr>
        <w:pStyle w:val="ListParagraph"/>
        <w:spacing w:line="240" w:lineRule="auto"/>
        <w:rPr>
          <w:rFonts w:ascii="Times New Roman" w:hAnsi="Times New Roman"/>
          <w:sz w:val="24"/>
          <w:szCs w:val="24"/>
        </w:rPr>
      </w:pPr>
      <w:r w:rsidRPr="001575B9">
        <w:rPr>
          <w:rFonts w:ascii="Times New Roman" w:hAnsi="Times New Roman"/>
          <w:sz w:val="24"/>
          <w:szCs w:val="24"/>
        </w:rPr>
        <w:t>2 негрубые ошибки = 1 ошибка</w:t>
      </w:r>
    </w:p>
    <w:p w:rsidR="00E82CDE" w:rsidRPr="001575B9" w:rsidRDefault="00E82CDE" w:rsidP="00710C26">
      <w:pPr>
        <w:pStyle w:val="ListParagraph"/>
        <w:spacing w:line="240" w:lineRule="auto"/>
        <w:rPr>
          <w:rFonts w:ascii="Times New Roman" w:hAnsi="Times New Roman"/>
          <w:sz w:val="24"/>
          <w:szCs w:val="24"/>
          <w:u w:val="single"/>
        </w:rPr>
      </w:pPr>
      <w:r w:rsidRPr="001575B9">
        <w:rPr>
          <w:rFonts w:ascii="Times New Roman" w:hAnsi="Times New Roman"/>
          <w:sz w:val="24"/>
          <w:szCs w:val="24"/>
          <w:u w:val="single"/>
        </w:rPr>
        <w:t>Однотипные ошибки:</w:t>
      </w:r>
    </w:p>
    <w:p w:rsidR="00E82CDE" w:rsidRPr="001575B9" w:rsidRDefault="00E82CDE" w:rsidP="00710C26">
      <w:pPr>
        <w:pStyle w:val="ListParagraph"/>
        <w:spacing w:line="240" w:lineRule="auto"/>
        <w:rPr>
          <w:rFonts w:ascii="Times New Roman" w:hAnsi="Times New Roman"/>
          <w:sz w:val="24"/>
          <w:szCs w:val="24"/>
        </w:rPr>
      </w:pPr>
      <w:r w:rsidRPr="001575B9">
        <w:rPr>
          <w:rFonts w:ascii="Times New Roman" w:hAnsi="Times New Roman"/>
          <w:sz w:val="24"/>
          <w:szCs w:val="24"/>
        </w:rPr>
        <w:t>Первые три однотипные ошибки = 1 ошибке, но каждая следующая подобная считается за отдельную ошибку.</w:t>
      </w:r>
    </w:p>
    <w:p w:rsidR="00E82CDE" w:rsidRPr="001575B9" w:rsidRDefault="00E82CDE" w:rsidP="00710C26">
      <w:pPr>
        <w:pStyle w:val="ListParagraph"/>
        <w:spacing w:line="240" w:lineRule="auto"/>
        <w:rPr>
          <w:rFonts w:ascii="Times New Roman" w:hAnsi="Times New Roman"/>
          <w:sz w:val="24"/>
          <w:szCs w:val="24"/>
        </w:rPr>
      </w:pPr>
      <w:r w:rsidRPr="001575B9">
        <w:rPr>
          <w:rFonts w:ascii="Times New Roman" w:hAnsi="Times New Roman"/>
          <w:sz w:val="24"/>
          <w:szCs w:val="24"/>
        </w:rPr>
        <w:t>При трех поправках оценка снижается на 1 балл.</w:t>
      </w:r>
    </w:p>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u w:val="single"/>
        </w:rPr>
        <w:t>Выставление оценок за контрольный диктант</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«5» - не ставиться при трёх исправлениях, но при одной негрубой ошибке можно ставить.</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«4» - 2 орфографические и 2 пунктуационные ошибки или 1 орфографическая и 3 пунктуационные.</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«3» - 3-4 орфографические и 4 пунктуационные ошибки, а также при 5 орфографических ошибках допускается «3», при этом отсутствуют пунктуационные ошибки.</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«2» - более 5 орфографических ошибок.</w:t>
      </w:r>
    </w:p>
    <w:p w:rsidR="00E82CDE" w:rsidRDefault="00E82CDE" w:rsidP="00710C26">
      <w:pPr>
        <w:spacing w:line="240" w:lineRule="auto"/>
        <w:rPr>
          <w:rFonts w:ascii="Times New Roman" w:hAnsi="Times New Roman"/>
          <w:sz w:val="24"/>
          <w:szCs w:val="24"/>
          <w:u w:val="single"/>
        </w:rPr>
      </w:pPr>
    </w:p>
    <w:p w:rsidR="00E82CDE" w:rsidRPr="001575B9" w:rsidRDefault="00E82CDE" w:rsidP="00710C26">
      <w:pPr>
        <w:spacing w:line="240" w:lineRule="auto"/>
        <w:rPr>
          <w:rFonts w:ascii="Times New Roman" w:hAnsi="Times New Roman"/>
          <w:sz w:val="24"/>
          <w:szCs w:val="24"/>
          <w:u w:val="single"/>
        </w:rPr>
      </w:pPr>
      <w:r w:rsidRPr="001575B9">
        <w:rPr>
          <w:rFonts w:ascii="Times New Roman" w:hAnsi="Times New Roman"/>
          <w:sz w:val="24"/>
          <w:szCs w:val="24"/>
          <w:u w:val="single"/>
        </w:rPr>
        <w:t>Оценки за грамматические задания</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 xml:space="preserve">«5» - всё верно      </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 xml:space="preserve">  «4» - не менее 3/4 верно;</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«3» - не менее ½ верно;</w:t>
      </w:r>
    </w:p>
    <w:p w:rsidR="00E82CDE" w:rsidRPr="001575B9" w:rsidRDefault="00E82CDE" w:rsidP="001575B9">
      <w:pPr>
        <w:spacing w:after="0" w:line="240" w:lineRule="auto"/>
        <w:rPr>
          <w:rFonts w:ascii="Times New Roman" w:hAnsi="Times New Roman"/>
          <w:sz w:val="24"/>
          <w:szCs w:val="24"/>
        </w:rPr>
      </w:pPr>
      <w:r w:rsidRPr="001575B9">
        <w:rPr>
          <w:rFonts w:ascii="Times New Roman" w:hAnsi="Times New Roman"/>
          <w:sz w:val="24"/>
          <w:szCs w:val="24"/>
        </w:rPr>
        <w:t>«2» - не выполнено больше половины задания.</w:t>
      </w:r>
    </w:p>
    <w:p w:rsidR="00E82CDE" w:rsidRPr="001575B9" w:rsidRDefault="00E82CDE" w:rsidP="000566DC">
      <w:pPr>
        <w:spacing w:line="240" w:lineRule="auto"/>
        <w:jc w:val="center"/>
        <w:rPr>
          <w:rFonts w:ascii="Times New Roman" w:hAnsi="Times New Roman"/>
          <w:b/>
          <w:sz w:val="24"/>
          <w:szCs w:val="24"/>
        </w:rPr>
      </w:pPr>
      <w:r w:rsidRPr="001575B9">
        <w:rPr>
          <w:rFonts w:ascii="Times New Roman" w:hAnsi="Times New Roman"/>
          <w:b/>
          <w:sz w:val="24"/>
          <w:szCs w:val="24"/>
        </w:rPr>
        <w:t>Контрольный диктант за 2-ю четверть</w:t>
      </w:r>
    </w:p>
    <w:p w:rsidR="00E82CDE" w:rsidRPr="001575B9" w:rsidRDefault="00E82CDE" w:rsidP="00E15B4C">
      <w:pPr>
        <w:spacing w:line="240" w:lineRule="auto"/>
        <w:jc w:val="center"/>
        <w:rPr>
          <w:rFonts w:ascii="Times New Roman" w:hAnsi="Times New Roman"/>
          <w:sz w:val="24"/>
          <w:szCs w:val="24"/>
        </w:rPr>
      </w:pPr>
      <w:r w:rsidRPr="001575B9">
        <w:rPr>
          <w:rFonts w:ascii="Times New Roman" w:hAnsi="Times New Roman"/>
          <w:sz w:val="24"/>
          <w:szCs w:val="24"/>
        </w:rPr>
        <w:t>Поездка к дедушке.</w:t>
      </w:r>
    </w:p>
    <w:p w:rsidR="00E82CDE" w:rsidRPr="001575B9" w:rsidRDefault="00E82CDE" w:rsidP="00E15B4C">
      <w:pPr>
        <w:spacing w:line="240" w:lineRule="auto"/>
        <w:rPr>
          <w:rFonts w:ascii="Times New Roman" w:hAnsi="Times New Roman"/>
          <w:sz w:val="24"/>
          <w:szCs w:val="24"/>
        </w:rPr>
      </w:pPr>
      <w:r w:rsidRPr="001575B9">
        <w:rPr>
          <w:rFonts w:ascii="Times New Roman" w:hAnsi="Times New Roman"/>
          <w:sz w:val="24"/>
          <w:szCs w:val="24"/>
        </w:rPr>
        <w:t xml:space="preserve">    Летом к дедушке Илье Петровичу приехал внук Миша из Астрахани. Мальчик ехал на поезде по железной дороге, потом плыл по широкой реке  Волге на лодке. От пристани до деревни он ехал на лошади.</w:t>
      </w:r>
    </w:p>
    <w:p w:rsidR="00E82CDE" w:rsidRPr="001575B9" w:rsidRDefault="00E82CDE" w:rsidP="00E15B4C">
      <w:pPr>
        <w:spacing w:line="240" w:lineRule="auto"/>
        <w:rPr>
          <w:rFonts w:ascii="Times New Roman" w:hAnsi="Times New Roman"/>
          <w:sz w:val="24"/>
          <w:szCs w:val="24"/>
        </w:rPr>
      </w:pPr>
      <w:r w:rsidRPr="001575B9">
        <w:rPr>
          <w:rFonts w:ascii="Times New Roman" w:hAnsi="Times New Roman"/>
          <w:sz w:val="24"/>
          <w:szCs w:val="24"/>
        </w:rPr>
        <w:t xml:space="preserve">    Дача дедушки стоит на краю деревни. Около дачи растут яблони, груши и густые кусты сирени. Небольшой домик дедушки утопает в яркой зелени. Перед домом кусты малины со сладкими и вкусными ягодками. </w:t>
      </w:r>
    </w:p>
    <w:p w:rsidR="00E82CDE" w:rsidRPr="001575B9" w:rsidRDefault="00E82CDE" w:rsidP="00E15B4C">
      <w:pPr>
        <w:spacing w:line="240" w:lineRule="auto"/>
        <w:rPr>
          <w:rFonts w:ascii="Times New Roman" w:hAnsi="Times New Roman"/>
          <w:sz w:val="24"/>
          <w:szCs w:val="24"/>
        </w:rPr>
      </w:pPr>
      <w:r w:rsidRPr="001575B9">
        <w:rPr>
          <w:rFonts w:ascii="Times New Roman" w:hAnsi="Times New Roman"/>
          <w:sz w:val="24"/>
          <w:szCs w:val="24"/>
        </w:rPr>
        <w:t xml:space="preserve">   Миша с дедушкой часто заходили в самую глубь леса.. Дедушка рассказывал внуку об интересной жизни птиц и зверей. Миша с большим интересом слушал его. </w:t>
      </w:r>
    </w:p>
    <w:p w:rsidR="00E82CDE" w:rsidRPr="001575B9" w:rsidRDefault="00E82CDE" w:rsidP="00720E7D">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720E7D">
      <w:pPr>
        <w:spacing w:line="240" w:lineRule="auto"/>
        <w:ind w:left="360"/>
        <w:rPr>
          <w:rFonts w:ascii="Times New Roman" w:hAnsi="Times New Roman"/>
          <w:sz w:val="24"/>
          <w:szCs w:val="24"/>
        </w:rPr>
      </w:pPr>
      <w:r w:rsidRPr="001575B9">
        <w:rPr>
          <w:rFonts w:ascii="Times New Roman" w:hAnsi="Times New Roman"/>
          <w:sz w:val="24"/>
          <w:szCs w:val="24"/>
        </w:rPr>
        <w:t>1.Сделать полный разбор предложения: 1 вар.- 4 пред-е,       2 вар. – 10 пред-е</w:t>
      </w:r>
    </w:p>
    <w:p w:rsidR="00E82CDE" w:rsidRPr="001575B9" w:rsidRDefault="00E82CDE" w:rsidP="00720E7D">
      <w:pPr>
        <w:spacing w:line="240" w:lineRule="auto"/>
        <w:rPr>
          <w:rFonts w:ascii="Times New Roman" w:hAnsi="Times New Roman"/>
          <w:sz w:val="24"/>
          <w:szCs w:val="24"/>
        </w:rPr>
      </w:pPr>
      <w:r w:rsidRPr="001575B9">
        <w:rPr>
          <w:rFonts w:ascii="Times New Roman" w:hAnsi="Times New Roman"/>
          <w:sz w:val="24"/>
          <w:szCs w:val="24"/>
        </w:rPr>
        <w:t xml:space="preserve">      2. Выполнить морфологический разбор имени  сущ. 1 в. – (на) лошади, 2 в. – (в) зелени.</w:t>
      </w:r>
    </w:p>
    <w:p w:rsidR="00E82CDE" w:rsidRPr="001575B9" w:rsidRDefault="00E82CDE" w:rsidP="000566DC">
      <w:pPr>
        <w:spacing w:line="240" w:lineRule="auto"/>
        <w:jc w:val="center"/>
        <w:rPr>
          <w:rFonts w:ascii="Times New Roman" w:hAnsi="Times New Roman"/>
          <w:b/>
          <w:sz w:val="24"/>
          <w:szCs w:val="24"/>
        </w:rPr>
      </w:pPr>
      <w:r w:rsidRPr="001575B9">
        <w:rPr>
          <w:rFonts w:ascii="Times New Roman" w:hAnsi="Times New Roman"/>
          <w:b/>
          <w:sz w:val="24"/>
          <w:szCs w:val="24"/>
        </w:rPr>
        <w:t xml:space="preserve">Спецификация  контрольной работы  за 3-ю четверть в 4 классе </w:t>
      </w:r>
    </w:p>
    <w:p w:rsidR="00E82CDE" w:rsidRPr="001575B9" w:rsidRDefault="00E82CDE" w:rsidP="00473EF2">
      <w:pPr>
        <w:spacing w:line="240" w:lineRule="auto"/>
        <w:rPr>
          <w:rFonts w:ascii="Times New Roman" w:hAnsi="Times New Roman"/>
          <w:b/>
          <w:sz w:val="24"/>
          <w:szCs w:val="24"/>
        </w:rPr>
      </w:pPr>
      <w:r w:rsidRPr="001575B9">
        <w:rPr>
          <w:rFonts w:ascii="Times New Roman" w:hAnsi="Times New Roman"/>
          <w:b/>
          <w:sz w:val="24"/>
          <w:szCs w:val="24"/>
        </w:rPr>
        <w:t>Назначение контрольной работы</w:t>
      </w:r>
    </w:p>
    <w:p w:rsidR="00E82CDE" w:rsidRPr="001575B9" w:rsidRDefault="00E82CDE" w:rsidP="000566DC">
      <w:pPr>
        <w:spacing w:line="240" w:lineRule="auto"/>
        <w:rPr>
          <w:rFonts w:ascii="Times New Roman" w:hAnsi="Times New Roman"/>
          <w:sz w:val="24"/>
          <w:szCs w:val="24"/>
        </w:rPr>
      </w:pPr>
      <w:r w:rsidRPr="001575B9">
        <w:rPr>
          <w:rFonts w:ascii="Times New Roman" w:hAnsi="Times New Roman"/>
          <w:sz w:val="24"/>
          <w:szCs w:val="24"/>
        </w:rPr>
        <w:t>Цель – оценка уровня усвоения учащимися 4 класса изученных тем.</w:t>
      </w:r>
    </w:p>
    <w:p w:rsidR="00E82CDE" w:rsidRPr="001575B9" w:rsidRDefault="00E82CDE" w:rsidP="00473EF2">
      <w:pPr>
        <w:spacing w:line="240" w:lineRule="auto"/>
        <w:rPr>
          <w:rFonts w:ascii="Times New Roman" w:hAnsi="Times New Roman"/>
          <w:b/>
          <w:sz w:val="24"/>
          <w:szCs w:val="24"/>
        </w:rPr>
      </w:pPr>
      <w:r w:rsidRPr="001575B9">
        <w:rPr>
          <w:rFonts w:ascii="Times New Roman" w:hAnsi="Times New Roman"/>
          <w:b/>
          <w:sz w:val="24"/>
          <w:szCs w:val="24"/>
        </w:rPr>
        <w:t>Структура контрольной работы</w:t>
      </w:r>
    </w:p>
    <w:p w:rsidR="00E82CDE" w:rsidRPr="001575B9" w:rsidRDefault="00E82CDE" w:rsidP="00473EF2">
      <w:pPr>
        <w:spacing w:line="240" w:lineRule="auto"/>
        <w:rPr>
          <w:rFonts w:ascii="Times New Roman" w:hAnsi="Times New Roman"/>
          <w:sz w:val="24"/>
          <w:szCs w:val="24"/>
        </w:rPr>
      </w:pPr>
      <w:r w:rsidRPr="001575B9">
        <w:rPr>
          <w:rFonts w:ascii="Times New Roman" w:hAnsi="Times New Roman"/>
          <w:sz w:val="24"/>
          <w:szCs w:val="24"/>
        </w:rPr>
        <w:t>Контрольная работа состоит из диктанта (64 слов) и грамматического задания (2)</w:t>
      </w:r>
    </w:p>
    <w:p w:rsidR="00E82CDE" w:rsidRPr="001575B9" w:rsidRDefault="00E82CDE" w:rsidP="00473EF2">
      <w:pPr>
        <w:spacing w:line="240" w:lineRule="auto"/>
        <w:rPr>
          <w:rFonts w:ascii="Times New Roman" w:hAnsi="Times New Roman"/>
          <w:b/>
          <w:sz w:val="24"/>
          <w:szCs w:val="24"/>
        </w:rPr>
      </w:pPr>
      <w:r w:rsidRPr="001575B9">
        <w:rPr>
          <w:rFonts w:ascii="Times New Roman" w:hAnsi="Times New Roman"/>
          <w:b/>
          <w:sz w:val="24"/>
          <w:szCs w:val="24"/>
        </w:rPr>
        <w:t xml:space="preserve">Содержание контрольной работы </w:t>
      </w:r>
      <w:r w:rsidRPr="001575B9">
        <w:rPr>
          <w:rFonts w:ascii="Times New Roman" w:hAnsi="Times New Roman"/>
          <w:b/>
          <w:sz w:val="24"/>
          <w:szCs w:val="24"/>
          <w:u w:val="single"/>
        </w:rPr>
        <w:t>Д</w:t>
      </w:r>
      <w:r w:rsidRPr="001575B9">
        <w:rPr>
          <w:rFonts w:ascii="Times New Roman" w:hAnsi="Times New Roman"/>
          <w:sz w:val="24"/>
          <w:szCs w:val="24"/>
          <w:u w:val="single"/>
        </w:rPr>
        <w:t>иктант</w:t>
      </w:r>
    </w:p>
    <w:p w:rsidR="00E82CDE" w:rsidRPr="001575B9" w:rsidRDefault="00E82CDE" w:rsidP="00473EF2">
      <w:pPr>
        <w:spacing w:line="240" w:lineRule="auto"/>
        <w:rPr>
          <w:rFonts w:ascii="Times New Roman" w:hAnsi="Times New Roman"/>
          <w:sz w:val="24"/>
          <w:szCs w:val="24"/>
        </w:rPr>
      </w:pPr>
      <w:r w:rsidRPr="001575B9">
        <w:rPr>
          <w:rFonts w:ascii="Times New Roman" w:hAnsi="Times New Roman"/>
          <w:sz w:val="24"/>
          <w:szCs w:val="24"/>
        </w:rPr>
        <w:t>Объём диктанта состоит из 64 слов. Он проверяет у учащихся умение разборчиво и аккуратно писать под диктовку текст с изученными ранее орфограммами и пунктограммами.  Также проверяет сформированность умения правильно  ставить знаки препинания в конце  предложения, в предложениях с однородными членами, сложных предложениях. Умение применять правила написания безударных окончаний имен прилагательных и сущ.в един. и множ.числе.</w:t>
      </w:r>
    </w:p>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rPr>
        <w:t>Уровень сложности грамматических заданий не выходит за рамки программных требований, что позволяет выявить степень сформированности следующих знаний:</w:t>
      </w:r>
    </w:p>
    <w:p w:rsidR="00E82CDE" w:rsidRPr="001575B9" w:rsidRDefault="00E82CDE" w:rsidP="00473EF2">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находить слова с проверяемыми безударными гласными  и подбирать к ним проверочные слова.</w:t>
      </w:r>
    </w:p>
    <w:p w:rsidR="00E82CDE" w:rsidRPr="001575B9" w:rsidRDefault="00E82CDE" w:rsidP="00473EF2">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склонять имена прилагательные единств. и множественного числа.</w:t>
      </w:r>
    </w:p>
    <w:p w:rsidR="00E82CDE" w:rsidRPr="001575B9" w:rsidRDefault="00E82CDE" w:rsidP="00473EF2">
      <w:pPr>
        <w:spacing w:line="240" w:lineRule="auto"/>
        <w:rPr>
          <w:rFonts w:ascii="Times New Roman" w:hAnsi="Times New Roman"/>
          <w:b/>
          <w:sz w:val="24"/>
          <w:szCs w:val="24"/>
        </w:rPr>
      </w:pPr>
      <w:r w:rsidRPr="001575B9">
        <w:rPr>
          <w:rFonts w:ascii="Times New Roman" w:hAnsi="Times New Roman"/>
          <w:b/>
          <w:sz w:val="24"/>
          <w:szCs w:val="24"/>
        </w:rPr>
        <w:t>Перечень требований, предметных умений, проверяемых в контрольной работе по русскому языку у учащихся 4 класса</w:t>
      </w:r>
    </w:p>
    <w:p w:rsidR="00E82CDE" w:rsidRPr="001575B9" w:rsidRDefault="00E82CDE" w:rsidP="00473EF2">
      <w:pPr>
        <w:spacing w:line="240" w:lineRule="auto"/>
        <w:jc w:val="center"/>
        <w:rPr>
          <w:rFonts w:ascii="Times New Roman" w:hAnsi="Times New Roman"/>
          <w:sz w:val="24"/>
          <w:szCs w:val="24"/>
          <w:u w:val="single"/>
        </w:rPr>
      </w:pPr>
      <w:r w:rsidRPr="001575B9">
        <w:rPr>
          <w:rFonts w:ascii="Times New Roman" w:hAnsi="Times New Roman"/>
          <w:sz w:val="24"/>
          <w:szCs w:val="24"/>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8126"/>
      </w:tblGrid>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Фонетика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Различать произношение и написание слов, сопоставлять количество звуков и букв в словах.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Состав слова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гласные и согласные в приставках.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Морфология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Определять изученные части речи (имена существительные, прилагательные, глаголы)</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Синтаксис</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Находить грамматическую основу в простых предложениях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Орфография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традиционными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проверяемые орфограммы в корне слова, подбирать проверочные слова.</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предлоги и приставки.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непроверяемыми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 двойными согласными.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разделительный ь.</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ь – как показатель мягкости согласного.</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родовые окончания имен сущ. и прилагательных.</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падежные окончания им. сущ. и прилагательных.</w:t>
            </w:r>
          </w:p>
        </w:tc>
      </w:tr>
      <w:tr w:rsidR="00E82CDE" w:rsidRPr="001575B9" w:rsidTr="001575B9">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Пунктуация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знаки препинания в конце предложений (точка, вопросительный, восклицательный знак).</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запятую при однородных членах предложения, в сложных предложениях.</w:t>
            </w:r>
          </w:p>
        </w:tc>
      </w:tr>
    </w:tbl>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803FEB">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Находить слова с проверяемыми безударными гласными  и подбирать к ним проверочные слова.</w:t>
      </w:r>
    </w:p>
    <w:p w:rsidR="00E82CDE" w:rsidRPr="001575B9" w:rsidRDefault="00E82CDE" w:rsidP="00803FEB">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Просклонять имена прилагательные</w:t>
      </w:r>
    </w:p>
    <w:p w:rsidR="00E82CDE" w:rsidRPr="001575B9" w:rsidRDefault="00E82CDE" w:rsidP="00473EF2">
      <w:pPr>
        <w:pStyle w:val="ListParagraph"/>
        <w:spacing w:line="240" w:lineRule="auto"/>
        <w:rPr>
          <w:rFonts w:ascii="Times New Roman" w:hAnsi="Times New Roman"/>
          <w:b/>
          <w:sz w:val="24"/>
          <w:szCs w:val="24"/>
        </w:rPr>
      </w:pPr>
      <w:r w:rsidRPr="001575B9">
        <w:rPr>
          <w:rFonts w:ascii="Times New Roman" w:hAnsi="Times New Roman"/>
          <w:b/>
          <w:sz w:val="24"/>
          <w:szCs w:val="24"/>
        </w:rPr>
        <w:t xml:space="preserve">Время выполнения контрольной работы                                                                                </w:t>
      </w:r>
      <w:r w:rsidRPr="001575B9">
        <w:rPr>
          <w:rFonts w:ascii="Times New Roman" w:hAnsi="Times New Roman"/>
          <w:sz w:val="24"/>
          <w:szCs w:val="24"/>
        </w:rPr>
        <w:t>На выполнение контрольной работы отводится один урок – 40 минут.</w:t>
      </w:r>
    </w:p>
    <w:p w:rsidR="00E82CDE" w:rsidRPr="001575B9" w:rsidRDefault="00E82CDE" w:rsidP="00473EF2">
      <w:pPr>
        <w:spacing w:line="240" w:lineRule="auto"/>
        <w:rPr>
          <w:rFonts w:ascii="Times New Roman" w:hAnsi="Times New Roman"/>
          <w:b/>
          <w:sz w:val="24"/>
          <w:szCs w:val="24"/>
        </w:rPr>
      </w:pPr>
      <w:r w:rsidRPr="001575B9">
        <w:rPr>
          <w:rFonts w:ascii="Times New Roman" w:hAnsi="Times New Roman"/>
          <w:b/>
          <w:sz w:val="24"/>
          <w:szCs w:val="24"/>
        </w:rPr>
        <w:t>Оценивание</w:t>
      </w:r>
    </w:p>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u w:val="single"/>
        </w:rPr>
        <w:t>Негрубые ошибки:</w:t>
      </w:r>
    </w:p>
    <w:p w:rsidR="00E82CDE" w:rsidRPr="001575B9" w:rsidRDefault="00E82CDE" w:rsidP="00473EF2">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Исключение из правил</w:t>
      </w:r>
    </w:p>
    <w:p w:rsidR="00E82CDE" w:rsidRPr="001575B9" w:rsidRDefault="00E82CDE" w:rsidP="00473EF2">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Повторение одной и той же буквы</w:t>
      </w:r>
    </w:p>
    <w:p w:rsidR="00E82CDE" w:rsidRPr="001575B9" w:rsidRDefault="00E82CDE" w:rsidP="00473EF2">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Перенос слов</w:t>
      </w:r>
    </w:p>
    <w:p w:rsidR="00E82CDE" w:rsidRPr="001575B9" w:rsidRDefault="00E82CDE" w:rsidP="00473EF2">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Единичный  пропуск буквы на конце слова</w:t>
      </w:r>
    </w:p>
    <w:p w:rsidR="00E82CDE" w:rsidRPr="001575B9" w:rsidRDefault="00E82CDE" w:rsidP="00473EF2">
      <w:pPr>
        <w:pStyle w:val="ListParagraph"/>
        <w:spacing w:line="240" w:lineRule="auto"/>
        <w:rPr>
          <w:rFonts w:ascii="Times New Roman" w:hAnsi="Times New Roman"/>
          <w:sz w:val="24"/>
          <w:szCs w:val="24"/>
        </w:rPr>
      </w:pPr>
      <w:r w:rsidRPr="001575B9">
        <w:rPr>
          <w:rFonts w:ascii="Times New Roman" w:hAnsi="Times New Roman"/>
          <w:sz w:val="24"/>
          <w:szCs w:val="24"/>
        </w:rPr>
        <w:t>2 негрубые ошибки = 1 ошибка</w:t>
      </w:r>
    </w:p>
    <w:p w:rsidR="00E82CDE" w:rsidRPr="001575B9" w:rsidRDefault="00E82CDE" w:rsidP="00473EF2">
      <w:pPr>
        <w:pStyle w:val="ListParagraph"/>
        <w:spacing w:line="240" w:lineRule="auto"/>
        <w:rPr>
          <w:rFonts w:ascii="Times New Roman" w:hAnsi="Times New Roman"/>
          <w:sz w:val="24"/>
          <w:szCs w:val="24"/>
          <w:u w:val="single"/>
        </w:rPr>
      </w:pPr>
      <w:r w:rsidRPr="001575B9">
        <w:rPr>
          <w:rFonts w:ascii="Times New Roman" w:hAnsi="Times New Roman"/>
          <w:sz w:val="24"/>
          <w:szCs w:val="24"/>
          <w:u w:val="single"/>
        </w:rPr>
        <w:t>Однотипные ошибки:</w:t>
      </w:r>
    </w:p>
    <w:p w:rsidR="00E82CDE" w:rsidRPr="001575B9" w:rsidRDefault="00E82CDE" w:rsidP="00473EF2">
      <w:pPr>
        <w:pStyle w:val="ListParagraph"/>
        <w:spacing w:line="240" w:lineRule="auto"/>
        <w:rPr>
          <w:rFonts w:ascii="Times New Roman" w:hAnsi="Times New Roman"/>
          <w:sz w:val="24"/>
          <w:szCs w:val="24"/>
        </w:rPr>
      </w:pPr>
      <w:r w:rsidRPr="001575B9">
        <w:rPr>
          <w:rFonts w:ascii="Times New Roman" w:hAnsi="Times New Roman"/>
          <w:sz w:val="24"/>
          <w:szCs w:val="24"/>
        </w:rPr>
        <w:t>Первые три однотипные ошибки = 1 ошибке, но каждая следующая подобная считается за отдельную ошибку.</w:t>
      </w:r>
    </w:p>
    <w:p w:rsidR="00E82CDE" w:rsidRPr="001575B9" w:rsidRDefault="00E82CDE" w:rsidP="00473EF2">
      <w:pPr>
        <w:pStyle w:val="ListParagraph"/>
        <w:spacing w:line="240" w:lineRule="auto"/>
        <w:rPr>
          <w:rFonts w:ascii="Times New Roman" w:hAnsi="Times New Roman"/>
          <w:sz w:val="24"/>
          <w:szCs w:val="24"/>
        </w:rPr>
      </w:pPr>
      <w:r w:rsidRPr="001575B9">
        <w:rPr>
          <w:rFonts w:ascii="Times New Roman" w:hAnsi="Times New Roman"/>
          <w:sz w:val="24"/>
          <w:szCs w:val="24"/>
        </w:rPr>
        <w:t>При трех поправках оценка снижается на 1 балл.</w:t>
      </w:r>
    </w:p>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u w:val="single"/>
        </w:rPr>
        <w:t>Выставление оценок за контрольный диктант</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«5» - не ставиться при трёх исправлениях, но при одной негрубой ошибке можно ставить.</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«4» - 2 орфографические и 2 пунктуационные ошибки или 1 орфографическая и 3 пунктуационные.</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«3» - 3-4 орфографические и 4 пунктуационные ошибки, а также при 5 орфографических ошибках допускается «3», при этом отсутствуют пунктуационные ошибки.</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«2» - более 5 орфографических ошибок.</w:t>
      </w:r>
    </w:p>
    <w:p w:rsidR="00E82CDE" w:rsidRPr="001575B9" w:rsidRDefault="00E82CDE" w:rsidP="00473EF2">
      <w:pPr>
        <w:spacing w:line="240" w:lineRule="auto"/>
        <w:rPr>
          <w:rFonts w:ascii="Times New Roman" w:hAnsi="Times New Roman"/>
          <w:sz w:val="24"/>
          <w:szCs w:val="24"/>
          <w:u w:val="single"/>
        </w:rPr>
      </w:pPr>
      <w:r w:rsidRPr="001575B9">
        <w:rPr>
          <w:rFonts w:ascii="Times New Roman" w:hAnsi="Times New Roman"/>
          <w:sz w:val="24"/>
          <w:szCs w:val="24"/>
          <w:u w:val="single"/>
        </w:rPr>
        <w:t>Оценки за грамматические задания</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 xml:space="preserve">«5» - всё верно       </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 xml:space="preserve"> «4» - не менее 3/4 верно;</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 xml:space="preserve">«3» - не менее ½ верно;      </w:t>
      </w:r>
    </w:p>
    <w:p w:rsidR="00E82CDE" w:rsidRPr="001575B9" w:rsidRDefault="00E82CDE" w:rsidP="00F4407A">
      <w:pPr>
        <w:spacing w:after="0" w:line="240" w:lineRule="auto"/>
        <w:rPr>
          <w:rFonts w:ascii="Times New Roman" w:hAnsi="Times New Roman"/>
          <w:sz w:val="24"/>
          <w:szCs w:val="24"/>
        </w:rPr>
      </w:pPr>
      <w:r w:rsidRPr="001575B9">
        <w:rPr>
          <w:rFonts w:ascii="Times New Roman" w:hAnsi="Times New Roman"/>
          <w:sz w:val="24"/>
          <w:szCs w:val="24"/>
        </w:rPr>
        <w:t xml:space="preserve"> «2» - не выполнено больше половины задания.</w:t>
      </w:r>
    </w:p>
    <w:p w:rsidR="00E82CDE" w:rsidRPr="001575B9" w:rsidRDefault="00E82CDE" w:rsidP="001575B9">
      <w:pPr>
        <w:spacing w:line="240" w:lineRule="auto"/>
        <w:rPr>
          <w:rFonts w:ascii="Times New Roman" w:hAnsi="Times New Roman"/>
          <w:b/>
          <w:sz w:val="24"/>
          <w:szCs w:val="24"/>
        </w:rPr>
      </w:pPr>
      <w:r w:rsidRPr="001575B9">
        <w:rPr>
          <w:rFonts w:ascii="Times New Roman" w:hAnsi="Times New Roman"/>
          <w:b/>
          <w:sz w:val="24"/>
          <w:szCs w:val="24"/>
        </w:rPr>
        <w:t>Контрольный диктант за 3 четверть.</w:t>
      </w:r>
    </w:p>
    <w:p w:rsidR="00E82CDE" w:rsidRPr="001575B9" w:rsidRDefault="00E82CDE" w:rsidP="008961E1">
      <w:pPr>
        <w:spacing w:line="240" w:lineRule="auto"/>
        <w:jc w:val="center"/>
        <w:rPr>
          <w:rFonts w:ascii="Times New Roman" w:hAnsi="Times New Roman"/>
          <w:sz w:val="24"/>
          <w:szCs w:val="24"/>
        </w:rPr>
      </w:pPr>
      <w:r w:rsidRPr="001575B9">
        <w:rPr>
          <w:rFonts w:ascii="Times New Roman" w:hAnsi="Times New Roman"/>
          <w:sz w:val="24"/>
          <w:szCs w:val="24"/>
        </w:rPr>
        <w:t>Прогулка.</w:t>
      </w:r>
    </w:p>
    <w:p w:rsidR="00E82CDE" w:rsidRPr="001575B9" w:rsidRDefault="00E82CDE" w:rsidP="008961E1">
      <w:pPr>
        <w:spacing w:line="240" w:lineRule="auto"/>
        <w:rPr>
          <w:rFonts w:ascii="Times New Roman" w:hAnsi="Times New Roman"/>
          <w:sz w:val="24"/>
          <w:szCs w:val="24"/>
        </w:rPr>
      </w:pPr>
      <w:r w:rsidRPr="001575B9">
        <w:rPr>
          <w:rFonts w:ascii="Times New Roman" w:hAnsi="Times New Roman"/>
          <w:sz w:val="24"/>
          <w:szCs w:val="24"/>
        </w:rPr>
        <w:t xml:space="preserve">   Удивительная была прогулка. Мать с сыновьями гуськом шли к дальнему роднику по узенькой тропке. Сияло холодное небо. В морозной тишине громко трещали сороки. В густых кедровых ветках прятались белки. Ловкие зверьки весело прыгали с ветки на ветку. Под деревьями на мягком снегу отпечатались следы птиц. Вот свалилась с верхушки старой ели большая гора снега. Геку показалось, что вся земля состоит из высокого дремучего  леса.             (по А.Гайдару) </w:t>
      </w:r>
    </w:p>
    <w:p w:rsidR="00E82CDE" w:rsidRPr="001575B9" w:rsidRDefault="00E82CDE" w:rsidP="008961E1">
      <w:pPr>
        <w:spacing w:line="240" w:lineRule="auto"/>
        <w:rPr>
          <w:rFonts w:ascii="Times New Roman" w:hAnsi="Times New Roman"/>
          <w:sz w:val="24"/>
          <w:szCs w:val="24"/>
        </w:rPr>
      </w:pPr>
      <w:r w:rsidRPr="001575B9">
        <w:rPr>
          <w:rFonts w:ascii="Times New Roman" w:hAnsi="Times New Roman"/>
          <w:sz w:val="24"/>
          <w:szCs w:val="24"/>
        </w:rPr>
        <w:t>Слова для справок: дремучего, отпечатались.</w:t>
      </w:r>
    </w:p>
    <w:p w:rsidR="00E82CDE" w:rsidRPr="001575B9" w:rsidRDefault="00E82CDE" w:rsidP="00163E26">
      <w:pPr>
        <w:spacing w:line="240" w:lineRule="auto"/>
        <w:rPr>
          <w:rFonts w:ascii="Times New Roman" w:hAnsi="Times New Roman"/>
          <w:sz w:val="24"/>
          <w:szCs w:val="24"/>
          <w:u w:val="single"/>
        </w:rPr>
      </w:pPr>
      <w:r w:rsidRPr="001575B9">
        <w:rPr>
          <w:rFonts w:ascii="Times New Roman" w:hAnsi="Times New Roman"/>
          <w:sz w:val="24"/>
          <w:szCs w:val="24"/>
        </w:rPr>
        <w:t xml:space="preserve"> </w:t>
      </w:r>
      <w:r w:rsidRPr="001575B9">
        <w:rPr>
          <w:rFonts w:ascii="Times New Roman" w:hAnsi="Times New Roman"/>
          <w:sz w:val="24"/>
          <w:szCs w:val="24"/>
          <w:u w:val="single"/>
        </w:rPr>
        <w:t>Грамматические задания</w:t>
      </w:r>
    </w:p>
    <w:p w:rsidR="00E82CDE" w:rsidRPr="001575B9" w:rsidRDefault="00E82CDE" w:rsidP="00163E26">
      <w:pPr>
        <w:pStyle w:val="ListParagraph"/>
        <w:numPr>
          <w:ilvl w:val="0"/>
          <w:numId w:val="8"/>
        </w:numPr>
        <w:spacing w:line="240" w:lineRule="auto"/>
        <w:rPr>
          <w:rFonts w:ascii="Times New Roman" w:hAnsi="Times New Roman"/>
          <w:sz w:val="24"/>
          <w:szCs w:val="24"/>
        </w:rPr>
      </w:pPr>
      <w:r w:rsidRPr="001575B9">
        <w:rPr>
          <w:rFonts w:ascii="Times New Roman" w:hAnsi="Times New Roman"/>
          <w:sz w:val="24"/>
          <w:szCs w:val="24"/>
        </w:rPr>
        <w:t>Выписать два слова с проверяемыми безударными  гласн., подобрать проверочные слова.</w:t>
      </w:r>
    </w:p>
    <w:p w:rsidR="00E82CDE" w:rsidRPr="001575B9" w:rsidRDefault="00E82CDE" w:rsidP="008510A0">
      <w:pPr>
        <w:pStyle w:val="ListParagraph"/>
        <w:numPr>
          <w:ilvl w:val="0"/>
          <w:numId w:val="8"/>
        </w:numPr>
        <w:spacing w:line="240" w:lineRule="auto"/>
        <w:rPr>
          <w:rFonts w:ascii="Times New Roman" w:hAnsi="Times New Roman"/>
          <w:sz w:val="24"/>
          <w:szCs w:val="24"/>
        </w:rPr>
      </w:pPr>
      <w:r w:rsidRPr="001575B9">
        <w:rPr>
          <w:rFonts w:ascii="Times New Roman" w:hAnsi="Times New Roman"/>
          <w:sz w:val="24"/>
          <w:szCs w:val="24"/>
        </w:rPr>
        <w:t>Просклонять прилагательные: морозная, холодное, дальние.</w:t>
      </w:r>
    </w:p>
    <w:p w:rsidR="00E82CDE" w:rsidRPr="001575B9" w:rsidRDefault="00E82CDE" w:rsidP="000566DC">
      <w:pPr>
        <w:spacing w:line="240" w:lineRule="auto"/>
        <w:jc w:val="center"/>
        <w:rPr>
          <w:rFonts w:ascii="Times New Roman" w:hAnsi="Times New Roman"/>
          <w:b/>
          <w:sz w:val="24"/>
          <w:szCs w:val="24"/>
        </w:rPr>
      </w:pPr>
      <w:r w:rsidRPr="001575B9">
        <w:rPr>
          <w:rFonts w:ascii="Times New Roman" w:hAnsi="Times New Roman"/>
          <w:b/>
          <w:sz w:val="24"/>
          <w:szCs w:val="24"/>
        </w:rPr>
        <w:t xml:space="preserve">Спецификация  итоговой контрольной работы  в 4 классе </w:t>
      </w:r>
    </w:p>
    <w:p w:rsidR="00E82CDE" w:rsidRPr="001575B9" w:rsidRDefault="00E82CDE" w:rsidP="00F715D8">
      <w:pPr>
        <w:spacing w:line="240" w:lineRule="auto"/>
        <w:rPr>
          <w:rFonts w:ascii="Times New Roman" w:hAnsi="Times New Roman"/>
          <w:b/>
          <w:sz w:val="24"/>
          <w:szCs w:val="24"/>
        </w:rPr>
      </w:pPr>
      <w:r w:rsidRPr="001575B9">
        <w:rPr>
          <w:rFonts w:ascii="Times New Roman" w:hAnsi="Times New Roman"/>
          <w:b/>
          <w:sz w:val="24"/>
          <w:szCs w:val="24"/>
        </w:rPr>
        <w:t>Назначение контрольной работы</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 xml:space="preserve">Цель – оценка уровня усвоения учащимися 4 класса </w:t>
      </w:r>
    </w:p>
    <w:p w:rsidR="00E82CDE" w:rsidRPr="001575B9" w:rsidRDefault="00E82CDE" w:rsidP="00F715D8">
      <w:pPr>
        <w:spacing w:line="240" w:lineRule="auto"/>
        <w:rPr>
          <w:rFonts w:ascii="Times New Roman" w:hAnsi="Times New Roman"/>
          <w:b/>
          <w:sz w:val="24"/>
          <w:szCs w:val="24"/>
        </w:rPr>
      </w:pPr>
      <w:r w:rsidRPr="001575B9">
        <w:rPr>
          <w:rFonts w:ascii="Times New Roman" w:hAnsi="Times New Roman"/>
          <w:b/>
          <w:sz w:val="24"/>
          <w:szCs w:val="24"/>
        </w:rPr>
        <w:t>Структура контрольной работы</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Контрольная работа состоит из диктанта (63  слова) и грамматического задания (3)</w:t>
      </w:r>
    </w:p>
    <w:p w:rsidR="00E82CDE" w:rsidRPr="001575B9" w:rsidRDefault="00E82CDE" w:rsidP="00F715D8">
      <w:pPr>
        <w:spacing w:line="240" w:lineRule="auto"/>
        <w:rPr>
          <w:rFonts w:ascii="Times New Roman" w:hAnsi="Times New Roman"/>
          <w:b/>
          <w:sz w:val="24"/>
          <w:szCs w:val="24"/>
        </w:rPr>
      </w:pPr>
      <w:r w:rsidRPr="001575B9">
        <w:rPr>
          <w:rFonts w:ascii="Times New Roman" w:hAnsi="Times New Roman"/>
          <w:b/>
          <w:sz w:val="24"/>
          <w:szCs w:val="24"/>
        </w:rPr>
        <w:t xml:space="preserve">Содержание контрольной работы </w:t>
      </w:r>
      <w:r w:rsidRPr="001575B9">
        <w:rPr>
          <w:rFonts w:ascii="Times New Roman" w:hAnsi="Times New Roman"/>
          <w:b/>
          <w:sz w:val="24"/>
          <w:szCs w:val="24"/>
          <w:u w:val="single"/>
        </w:rPr>
        <w:t>Д</w:t>
      </w:r>
      <w:r w:rsidRPr="001575B9">
        <w:rPr>
          <w:rFonts w:ascii="Times New Roman" w:hAnsi="Times New Roman"/>
          <w:sz w:val="24"/>
          <w:szCs w:val="24"/>
          <w:u w:val="single"/>
        </w:rPr>
        <w:t>иктант</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Объём диктанта состоит из 63 слов. Он проверяет у учащихся умение разборчиво и аккуратно писать под диктовку текст с изученными ранее орфограммами и пунктограммами.  Также проверяет сформированность умения правильно  ставить знаки препинания в конце  предложения, в предложениях с однородными членами, сложных предложениях. Умение применять правила написания безударных окончаний имен прилагательных и сущ.в един. и множ.числе.</w:t>
      </w:r>
    </w:p>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rPr>
        <w:t>Уровень сложности грамматических заданий не выходит за рамки программных требований, что позволяет выявить степень сформированности следующих знаний:</w:t>
      </w:r>
    </w:p>
    <w:p w:rsidR="00E82CDE" w:rsidRPr="001575B9" w:rsidRDefault="00E82CDE" w:rsidP="00F715D8">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находить в тексте глаголы, определять время, лицо, число, род..</w:t>
      </w:r>
    </w:p>
    <w:p w:rsidR="00E82CDE" w:rsidRPr="001575B9" w:rsidRDefault="00E82CDE" w:rsidP="00F715D8">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Умение ставить глагол в нужную форму</w:t>
      </w:r>
    </w:p>
    <w:p w:rsidR="00E82CDE" w:rsidRPr="001575B9" w:rsidRDefault="00E82CDE" w:rsidP="00F715D8">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Выполнять морфологический разбор глагола.</w:t>
      </w:r>
    </w:p>
    <w:p w:rsidR="00E82CDE" w:rsidRPr="001575B9" w:rsidRDefault="00E82CDE" w:rsidP="00F715D8">
      <w:pPr>
        <w:spacing w:line="240" w:lineRule="auto"/>
        <w:rPr>
          <w:rFonts w:ascii="Times New Roman" w:hAnsi="Times New Roman"/>
          <w:b/>
          <w:sz w:val="24"/>
          <w:szCs w:val="24"/>
        </w:rPr>
      </w:pPr>
      <w:r w:rsidRPr="001575B9">
        <w:rPr>
          <w:rFonts w:ascii="Times New Roman" w:hAnsi="Times New Roman"/>
          <w:b/>
          <w:sz w:val="24"/>
          <w:szCs w:val="24"/>
        </w:rPr>
        <w:t>Перечень требований, предметных умений, проверяемых в контрольной работе по русскому языку у учащихся 4 класса</w:t>
      </w:r>
    </w:p>
    <w:p w:rsidR="00E82CDE" w:rsidRPr="001575B9" w:rsidRDefault="00E82CDE" w:rsidP="00F715D8">
      <w:pPr>
        <w:spacing w:line="240" w:lineRule="auto"/>
        <w:jc w:val="center"/>
        <w:rPr>
          <w:rFonts w:ascii="Times New Roman" w:hAnsi="Times New Roman"/>
          <w:sz w:val="24"/>
          <w:szCs w:val="24"/>
          <w:u w:val="single"/>
        </w:rPr>
      </w:pPr>
      <w:r w:rsidRPr="001575B9">
        <w:rPr>
          <w:rFonts w:ascii="Times New Roman" w:hAnsi="Times New Roman"/>
          <w:sz w:val="24"/>
          <w:szCs w:val="24"/>
          <w:u w:val="single"/>
        </w:rPr>
        <w:t>Диктант.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8126"/>
      </w:tblGrid>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Фонетика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Различать произношение и написание слов, сопоставлять количество звуков и букв в словах.</w:t>
            </w:r>
          </w:p>
        </w:tc>
      </w:tr>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Состав слова</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гласные и согласные в приставках.</w:t>
            </w:r>
          </w:p>
        </w:tc>
      </w:tr>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Морфология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Определять изученные части речи (имена существительные, прилагательные, глаголы)</w:t>
            </w:r>
          </w:p>
        </w:tc>
      </w:tr>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Синтаксис</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Находить грамматическую основу в простых предложениях</w:t>
            </w:r>
          </w:p>
        </w:tc>
      </w:tr>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Орфография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традиционными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проверяемые орфограммы в корне слова, подбирать проверочные слова.</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предлоги и приставки.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слова с непроверяемыми написаниями.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с двойными согласными.</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разделительный ь.</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ь – как показатель мягкости согласного.</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родовые окончания имен сущ. и прилагательных.</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писать безударные падежные окончания им. сущ. и прилагательных.</w:t>
            </w:r>
          </w:p>
        </w:tc>
      </w:tr>
      <w:tr w:rsidR="00E82CDE" w:rsidRPr="001575B9" w:rsidTr="00F4407A">
        <w:tc>
          <w:tcPr>
            <w:tcW w:w="1728"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Пунктуация</w:t>
            </w:r>
          </w:p>
        </w:tc>
        <w:tc>
          <w:tcPr>
            <w:tcW w:w="8126" w:type="dxa"/>
          </w:tcPr>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знаки препинания в конце предложений (точка, вопросительный, восклицательный знак).</w:t>
            </w:r>
          </w:p>
          <w:p w:rsidR="00E82CDE" w:rsidRPr="001575B9" w:rsidRDefault="00E82CDE" w:rsidP="002D4E40">
            <w:pPr>
              <w:spacing w:after="0" w:line="240" w:lineRule="auto"/>
              <w:rPr>
                <w:rFonts w:ascii="Times New Roman" w:hAnsi="Times New Roman"/>
                <w:sz w:val="24"/>
                <w:szCs w:val="24"/>
              </w:rPr>
            </w:pPr>
            <w:r w:rsidRPr="001575B9">
              <w:rPr>
                <w:rFonts w:ascii="Times New Roman" w:hAnsi="Times New Roman"/>
                <w:sz w:val="24"/>
                <w:szCs w:val="24"/>
              </w:rPr>
              <w:t>Правильно употреблять запятую при однородных членах предложения, в сложных предложениях.</w:t>
            </w:r>
          </w:p>
        </w:tc>
      </w:tr>
    </w:tbl>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F715D8">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Находить в тексте глаголы, определять время, лицо, число, род..</w:t>
      </w:r>
    </w:p>
    <w:p w:rsidR="00E82CDE" w:rsidRPr="001575B9" w:rsidRDefault="00E82CDE" w:rsidP="00F715D8">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Уметь ставить глагол в нужную форму.</w:t>
      </w:r>
    </w:p>
    <w:p w:rsidR="00E82CDE" w:rsidRPr="001575B9" w:rsidRDefault="00E82CDE" w:rsidP="00417D84">
      <w:pPr>
        <w:pStyle w:val="ListParagraph"/>
        <w:numPr>
          <w:ilvl w:val="0"/>
          <w:numId w:val="2"/>
        </w:numPr>
        <w:spacing w:line="240" w:lineRule="auto"/>
        <w:rPr>
          <w:rFonts w:ascii="Times New Roman" w:hAnsi="Times New Roman"/>
          <w:sz w:val="24"/>
          <w:szCs w:val="24"/>
        </w:rPr>
      </w:pPr>
      <w:r w:rsidRPr="001575B9">
        <w:rPr>
          <w:rFonts w:ascii="Times New Roman" w:hAnsi="Times New Roman"/>
          <w:sz w:val="24"/>
          <w:szCs w:val="24"/>
        </w:rPr>
        <w:t>Выполнить морфологический разбор глагола.</w:t>
      </w:r>
    </w:p>
    <w:p w:rsidR="00E82CDE" w:rsidRPr="001575B9" w:rsidRDefault="00E82CDE" w:rsidP="00F715D8">
      <w:pPr>
        <w:pStyle w:val="ListParagraph"/>
        <w:spacing w:line="240" w:lineRule="auto"/>
        <w:rPr>
          <w:rFonts w:ascii="Times New Roman" w:hAnsi="Times New Roman"/>
          <w:b/>
          <w:sz w:val="24"/>
          <w:szCs w:val="24"/>
        </w:rPr>
      </w:pPr>
      <w:r w:rsidRPr="001575B9">
        <w:rPr>
          <w:rFonts w:ascii="Times New Roman" w:hAnsi="Times New Roman"/>
          <w:b/>
          <w:sz w:val="24"/>
          <w:szCs w:val="24"/>
        </w:rPr>
        <w:t xml:space="preserve">Время выполнения контрольной работы                                                                                </w:t>
      </w:r>
      <w:r w:rsidRPr="001575B9">
        <w:rPr>
          <w:rFonts w:ascii="Times New Roman" w:hAnsi="Times New Roman"/>
          <w:sz w:val="24"/>
          <w:szCs w:val="24"/>
        </w:rPr>
        <w:t>На выполнение контрольной работы отводится один урок – 40 минут.</w:t>
      </w:r>
    </w:p>
    <w:p w:rsidR="00E82CDE" w:rsidRPr="001575B9" w:rsidRDefault="00E82CDE" w:rsidP="00F715D8">
      <w:pPr>
        <w:spacing w:line="240" w:lineRule="auto"/>
        <w:rPr>
          <w:rFonts w:ascii="Times New Roman" w:hAnsi="Times New Roman"/>
          <w:b/>
          <w:sz w:val="24"/>
          <w:szCs w:val="24"/>
        </w:rPr>
      </w:pPr>
      <w:r w:rsidRPr="001575B9">
        <w:rPr>
          <w:rFonts w:ascii="Times New Roman" w:hAnsi="Times New Roman"/>
          <w:b/>
          <w:sz w:val="24"/>
          <w:szCs w:val="24"/>
        </w:rPr>
        <w:t>Оценивание</w:t>
      </w:r>
    </w:p>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u w:val="single"/>
        </w:rPr>
        <w:t>Негрубые ошибки:</w:t>
      </w:r>
    </w:p>
    <w:p w:rsidR="00E82CDE" w:rsidRPr="001575B9" w:rsidRDefault="00E82CDE" w:rsidP="00F715D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Исключение из правил</w:t>
      </w:r>
    </w:p>
    <w:p w:rsidR="00E82CDE" w:rsidRPr="001575B9" w:rsidRDefault="00E82CDE" w:rsidP="00F715D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Повторение одной и той же буквы</w:t>
      </w:r>
    </w:p>
    <w:p w:rsidR="00E82CDE" w:rsidRPr="001575B9" w:rsidRDefault="00E82CDE" w:rsidP="00F715D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Перенос слов</w:t>
      </w:r>
    </w:p>
    <w:p w:rsidR="00E82CDE" w:rsidRPr="001575B9" w:rsidRDefault="00E82CDE" w:rsidP="00F715D8">
      <w:pPr>
        <w:pStyle w:val="ListParagraph"/>
        <w:numPr>
          <w:ilvl w:val="0"/>
          <w:numId w:val="3"/>
        </w:numPr>
        <w:spacing w:line="240" w:lineRule="auto"/>
        <w:rPr>
          <w:rFonts w:ascii="Times New Roman" w:hAnsi="Times New Roman"/>
          <w:sz w:val="24"/>
          <w:szCs w:val="24"/>
        </w:rPr>
      </w:pPr>
      <w:r w:rsidRPr="001575B9">
        <w:rPr>
          <w:rFonts w:ascii="Times New Roman" w:hAnsi="Times New Roman"/>
          <w:sz w:val="24"/>
          <w:szCs w:val="24"/>
        </w:rPr>
        <w:t>Единичный  пропуск буквы на конце слова</w:t>
      </w:r>
    </w:p>
    <w:p w:rsidR="00E82CDE" w:rsidRPr="001575B9" w:rsidRDefault="00E82CDE" w:rsidP="00F715D8">
      <w:pPr>
        <w:pStyle w:val="ListParagraph"/>
        <w:spacing w:line="240" w:lineRule="auto"/>
        <w:rPr>
          <w:rFonts w:ascii="Times New Roman" w:hAnsi="Times New Roman"/>
          <w:sz w:val="24"/>
          <w:szCs w:val="24"/>
        </w:rPr>
      </w:pPr>
      <w:r w:rsidRPr="001575B9">
        <w:rPr>
          <w:rFonts w:ascii="Times New Roman" w:hAnsi="Times New Roman"/>
          <w:sz w:val="24"/>
          <w:szCs w:val="24"/>
        </w:rPr>
        <w:t>2 негрубые ошибки = 1 ошибка</w:t>
      </w:r>
    </w:p>
    <w:p w:rsidR="00E82CDE" w:rsidRPr="001575B9" w:rsidRDefault="00E82CDE" w:rsidP="00F715D8">
      <w:pPr>
        <w:pStyle w:val="ListParagraph"/>
        <w:spacing w:line="240" w:lineRule="auto"/>
        <w:rPr>
          <w:rFonts w:ascii="Times New Roman" w:hAnsi="Times New Roman"/>
          <w:sz w:val="24"/>
          <w:szCs w:val="24"/>
          <w:u w:val="single"/>
        </w:rPr>
      </w:pPr>
      <w:r w:rsidRPr="001575B9">
        <w:rPr>
          <w:rFonts w:ascii="Times New Roman" w:hAnsi="Times New Roman"/>
          <w:sz w:val="24"/>
          <w:szCs w:val="24"/>
          <w:u w:val="single"/>
        </w:rPr>
        <w:t>Однотипные ошибки:</w:t>
      </w:r>
    </w:p>
    <w:p w:rsidR="00E82CDE" w:rsidRPr="001575B9" w:rsidRDefault="00E82CDE" w:rsidP="00F715D8">
      <w:pPr>
        <w:pStyle w:val="ListParagraph"/>
        <w:spacing w:line="240" w:lineRule="auto"/>
        <w:rPr>
          <w:rFonts w:ascii="Times New Roman" w:hAnsi="Times New Roman"/>
          <w:sz w:val="24"/>
          <w:szCs w:val="24"/>
        </w:rPr>
      </w:pPr>
      <w:r w:rsidRPr="001575B9">
        <w:rPr>
          <w:rFonts w:ascii="Times New Roman" w:hAnsi="Times New Roman"/>
          <w:sz w:val="24"/>
          <w:szCs w:val="24"/>
        </w:rPr>
        <w:t>Первые три однотипные ошибки = 1 ошибке, но каждая следующая подобная считается за отдельную ошибку.</w:t>
      </w:r>
    </w:p>
    <w:p w:rsidR="00E82CDE" w:rsidRPr="001575B9" w:rsidRDefault="00E82CDE" w:rsidP="00F715D8">
      <w:pPr>
        <w:pStyle w:val="ListParagraph"/>
        <w:spacing w:line="240" w:lineRule="auto"/>
        <w:rPr>
          <w:rFonts w:ascii="Times New Roman" w:hAnsi="Times New Roman"/>
          <w:sz w:val="24"/>
          <w:szCs w:val="24"/>
        </w:rPr>
      </w:pPr>
      <w:r w:rsidRPr="001575B9">
        <w:rPr>
          <w:rFonts w:ascii="Times New Roman" w:hAnsi="Times New Roman"/>
          <w:sz w:val="24"/>
          <w:szCs w:val="24"/>
        </w:rPr>
        <w:t>При трех поправках оценка снижается на 1 балл.</w:t>
      </w:r>
    </w:p>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u w:val="single"/>
        </w:rPr>
        <w:t>Выставление оценок за контрольный диктант</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«5» - не ставиться при трёх исправлениях, но при одной негрубой ошибке можно ставить.</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«4» - 2 орфографические и 2 пунктуационные ошибки или 1 орфографическая и 3 пунктуационные.</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«3» - 3-4 орфографические и 4 пунктуационные ошибки, а также при 5 орфографических ошибках допускается «3», при этом отсутствуют пунктуационные ошибки.</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«2» - более 5 орфографических ошибок.</w:t>
      </w:r>
    </w:p>
    <w:p w:rsidR="00E82CDE" w:rsidRPr="001575B9" w:rsidRDefault="00E82CDE" w:rsidP="00F715D8">
      <w:pPr>
        <w:spacing w:line="240" w:lineRule="auto"/>
        <w:rPr>
          <w:rFonts w:ascii="Times New Roman" w:hAnsi="Times New Roman"/>
          <w:sz w:val="24"/>
          <w:szCs w:val="24"/>
          <w:u w:val="single"/>
        </w:rPr>
      </w:pPr>
      <w:r w:rsidRPr="001575B9">
        <w:rPr>
          <w:rFonts w:ascii="Times New Roman" w:hAnsi="Times New Roman"/>
          <w:sz w:val="24"/>
          <w:szCs w:val="24"/>
          <w:u w:val="single"/>
        </w:rPr>
        <w:t>Оценки за грамматические задания</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 xml:space="preserve">«5» - всё верно         </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 xml:space="preserve"> «4» - не менее 3/4 верно;</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 xml:space="preserve">«3» - не менее ½ верно;      </w:t>
      </w:r>
    </w:p>
    <w:p w:rsidR="00E82CDE" w:rsidRPr="001575B9" w:rsidRDefault="00E82CDE" w:rsidP="00F715D8">
      <w:pPr>
        <w:spacing w:line="240" w:lineRule="auto"/>
        <w:rPr>
          <w:rFonts w:ascii="Times New Roman" w:hAnsi="Times New Roman"/>
          <w:sz w:val="24"/>
          <w:szCs w:val="24"/>
        </w:rPr>
      </w:pPr>
      <w:r w:rsidRPr="001575B9">
        <w:rPr>
          <w:rFonts w:ascii="Times New Roman" w:hAnsi="Times New Roman"/>
          <w:sz w:val="24"/>
          <w:szCs w:val="24"/>
        </w:rPr>
        <w:t xml:space="preserve"> «2» - не выполнено больше половины задания.</w:t>
      </w:r>
    </w:p>
    <w:p w:rsidR="00E82CDE" w:rsidRPr="001575B9" w:rsidRDefault="00E82CDE" w:rsidP="000566DC">
      <w:pPr>
        <w:spacing w:line="240" w:lineRule="auto"/>
        <w:rPr>
          <w:rFonts w:ascii="Times New Roman" w:hAnsi="Times New Roman"/>
          <w:b/>
          <w:sz w:val="24"/>
          <w:szCs w:val="24"/>
        </w:rPr>
      </w:pPr>
      <w:r w:rsidRPr="001575B9">
        <w:rPr>
          <w:rFonts w:ascii="Times New Roman" w:hAnsi="Times New Roman"/>
          <w:b/>
          <w:sz w:val="24"/>
          <w:szCs w:val="24"/>
        </w:rPr>
        <w:t>Итоговый контрольный диктант.</w:t>
      </w:r>
    </w:p>
    <w:p w:rsidR="00E82CDE" w:rsidRPr="001575B9" w:rsidRDefault="00E82CDE" w:rsidP="00417D84">
      <w:pPr>
        <w:spacing w:line="240" w:lineRule="auto"/>
        <w:jc w:val="center"/>
        <w:rPr>
          <w:rFonts w:ascii="Times New Roman" w:hAnsi="Times New Roman"/>
          <w:sz w:val="24"/>
          <w:szCs w:val="24"/>
        </w:rPr>
      </w:pPr>
      <w:r w:rsidRPr="001575B9">
        <w:rPr>
          <w:rFonts w:ascii="Times New Roman" w:hAnsi="Times New Roman"/>
          <w:sz w:val="24"/>
          <w:szCs w:val="24"/>
        </w:rPr>
        <w:t>Совесть.</w:t>
      </w:r>
    </w:p>
    <w:p w:rsidR="00E82CDE" w:rsidRPr="001575B9" w:rsidRDefault="00E82CDE" w:rsidP="00417D84">
      <w:pPr>
        <w:spacing w:line="240" w:lineRule="auto"/>
        <w:rPr>
          <w:rFonts w:ascii="Times New Roman" w:hAnsi="Times New Roman"/>
          <w:sz w:val="24"/>
          <w:szCs w:val="24"/>
        </w:rPr>
      </w:pPr>
      <w:r w:rsidRPr="001575B9">
        <w:rPr>
          <w:rFonts w:ascii="Times New Roman" w:hAnsi="Times New Roman"/>
          <w:sz w:val="24"/>
          <w:szCs w:val="24"/>
        </w:rPr>
        <w:t xml:space="preserve">   Нина не приготовила уроки. Она решила не идти в школу, а украдкой пошла в рощу. Она положила завтрак и книги под куст, а сама побежала за красивой бабочкой.</w:t>
      </w:r>
    </w:p>
    <w:p w:rsidR="00E82CDE" w:rsidRPr="001575B9" w:rsidRDefault="00E82CDE" w:rsidP="00417D84">
      <w:pPr>
        <w:spacing w:line="240" w:lineRule="auto"/>
        <w:rPr>
          <w:rFonts w:ascii="Times New Roman" w:hAnsi="Times New Roman"/>
          <w:sz w:val="24"/>
          <w:szCs w:val="24"/>
        </w:rPr>
      </w:pPr>
      <w:r w:rsidRPr="001575B9">
        <w:rPr>
          <w:rFonts w:ascii="Times New Roman" w:hAnsi="Times New Roman"/>
          <w:sz w:val="24"/>
          <w:szCs w:val="24"/>
        </w:rPr>
        <w:t xml:space="preserve">     На тропинке Нине встретился малыш. В руке он держал букварь с тетрадкой. Девочка решила подшутить над ним и назвала малыша прогульщиком.</w:t>
      </w:r>
    </w:p>
    <w:p w:rsidR="00E82CDE" w:rsidRPr="001575B9" w:rsidRDefault="00E82CDE" w:rsidP="008C62C6">
      <w:pPr>
        <w:spacing w:line="240" w:lineRule="auto"/>
        <w:rPr>
          <w:rFonts w:ascii="Times New Roman" w:hAnsi="Times New Roman"/>
          <w:sz w:val="24"/>
          <w:szCs w:val="24"/>
        </w:rPr>
      </w:pPr>
      <w:r w:rsidRPr="001575B9">
        <w:rPr>
          <w:rFonts w:ascii="Times New Roman" w:hAnsi="Times New Roman"/>
          <w:sz w:val="24"/>
          <w:szCs w:val="24"/>
        </w:rPr>
        <w:t xml:space="preserve">      Оказалось, что мальчик убегал от собаки и заблудился. Нина провела его через рощу. Забрать завтрак и книги она постыдилась и оставила их под кустом.                                                       Прибежала  собака. Книги не тронула, а завтрак съела. Нина заплакала. Она не жалела завтрак, её грызла беспощадная совесть.</w:t>
      </w:r>
    </w:p>
    <w:p w:rsidR="00E82CDE" w:rsidRPr="001575B9" w:rsidRDefault="00E82CDE" w:rsidP="008C62C6">
      <w:pPr>
        <w:spacing w:line="240" w:lineRule="auto"/>
        <w:rPr>
          <w:rFonts w:ascii="Times New Roman" w:hAnsi="Times New Roman"/>
          <w:sz w:val="24"/>
          <w:szCs w:val="24"/>
          <w:u w:val="single"/>
        </w:rPr>
      </w:pPr>
      <w:r w:rsidRPr="001575B9">
        <w:rPr>
          <w:rFonts w:ascii="Times New Roman" w:hAnsi="Times New Roman"/>
          <w:sz w:val="24"/>
          <w:szCs w:val="24"/>
          <w:u w:val="single"/>
        </w:rPr>
        <w:t>Грамматические задания</w:t>
      </w:r>
    </w:p>
    <w:p w:rsidR="00E82CDE" w:rsidRPr="001575B9" w:rsidRDefault="00E82CDE" w:rsidP="008C62C6">
      <w:pPr>
        <w:pStyle w:val="ListParagraph"/>
        <w:numPr>
          <w:ilvl w:val="0"/>
          <w:numId w:val="10"/>
        </w:numPr>
        <w:spacing w:line="240" w:lineRule="auto"/>
        <w:rPr>
          <w:rFonts w:ascii="Times New Roman" w:hAnsi="Times New Roman"/>
          <w:sz w:val="24"/>
          <w:szCs w:val="24"/>
        </w:rPr>
      </w:pPr>
      <w:r w:rsidRPr="001575B9">
        <w:rPr>
          <w:rFonts w:ascii="Times New Roman" w:hAnsi="Times New Roman"/>
          <w:sz w:val="24"/>
          <w:szCs w:val="24"/>
        </w:rPr>
        <w:t>Выписать из текста 3 глагола, указать время, число, род.</w:t>
      </w:r>
    </w:p>
    <w:p w:rsidR="00E82CDE" w:rsidRPr="001575B9" w:rsidRDefault="00E82CDE" w:rsidP="008C62C6">
      <w:pPr>
        <w:pStyle w:val="ListParagraph"/>
        <w:numPr>
          <w:ilvl w:val="0"/>
          <w:numId w:val="10"/>
        </w:numPr>
        <w:spacing w:line="240" w:lineRule="auto"/>
        <w:rPr>
          <w:rFonts w:ascii="Times New Roman" w:hAnsi="Times New Roman"/>
          <w:sz w:val="24"/>
          <w:szCs w:val="24"/>
        </w:rPr>
      </w:pPr>
      <w:r w:rsidRPr="001575B9">
        <w:rPr>
          <w:rFonts w:ascii="Times New Roman" w:hAnsi="Times New Roman"/>
          <w:sz w:val="24"/>
          <w:szCs w:val="24"/>
        </w:rPr>
        <w:t xml:space="preserve">Поставить глаголы в форму 3-го лица, един.числа: </w:t>
      </w:r>
      <w:r w:rsidRPr="001575B9">
        <w:rPr>
          <w:rFonts w:ascii="Times New Roman" w:hAnsi="Times New Roman"/>
          <w:i/>
          <w:sz w:val="24"/>
          <w:szCs w:val="24"/>
        </w:rPr>
        <w:t>топить, водить, пачкать,рыть.</w:t>
      </w:r>
    </w:p>
    <w:p w:rsidR="00E82CDE" w:rsidRPr="001575B9" w:rsidRDefault="00E82CDE" w:rsidP="00D14439">
      <w:pPr>
        <w:pStyle w:val="ListParagraph"/>
        <w:numPr>
          <w:ilvl w:val="0"/>
          <w:numId w:val="10"/>
        </w:numPr>
        <w:spacing w:line="240" w:lineRule="auto"/>
        <w:rPr>
          <w:rFonts w:ascii="Times New Roman" w:hAnsi="Times New Roman"/>
          <w:sz w:val="24"/>
          <w:szCs w:val="24"/>
        </w:rPr>
      </w:pPr>
      <w:bookmarkStart w:id="0" w:name="_GoBack"/>
      <w:bookmarkEnd w:id="0"/>
      <w:r w:rsidRPr="001575B9">
        <w:rPr>
          <w:rFonts w:ascii="Times New Roman" w:hAnsi="Times New Roman"/>
          <w:sz w:val="24"/>
          <w:szCs w:val="24"/>
        </w:rPr>
        <w:t xml:space="preserve">Выполнить морфологический разбор </w:t>
      </w:r>
      <w:r w:rsidRPr="001575B9">
        <w:rPr>
          <w:rFonts w:ascii="Times New Roman" w:hAnsi="Times New Roman"/>
          <w:i/>
          <w:sz w:val="24"/>
          <w:szCs w:val="24"/>
        </w:rPr>
        <w:t>приготовила, убегал.</w:t>
      </w:r>
    </w:p>
    <w:sectPr w:rsidR="00E82CDE" w:rsidRPr="001575B9" w:rsidSect="00AA519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35C2B"/>
    <w:multiLevelType w:val="hybridMultilevel"/>
    <w:tmpl w:val="74EE2E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4C115A1"/>
    <w:multiLevelType w:val="hybridMultilevel"/>
    <w:tmpl w:val="591277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8DB6674"/>
    <w:multiLevelType w:val="hybridMultilevel"/>
    <w:tmpl w:val="901C28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9D47102"/>
    <w:multiLevelType w:val="hybridMultilevel"/>
    <w:tmpl w:val="73D8B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5E962FB"/>
    <w:multiLevelType w:val="hybridMultilevel"/>
    <w:tmpl w:val="26EED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B5447A"/>
    <w:multiLevelType w:val="hybridMultilevel"/>
    <w:tmpl w:val="91F049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9982C48"/>
    <w:multiLevelType w:val="hybridMultilevel"/>
    <w:tmpl w:val="24542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C23665"/>
    <w:multiLevelType w:val="hybridMultilevel"/>
    <w:tmpl w:val="3C5AB0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77ED7F14"/>
    <w:multiLevelType w:val="hybridMultilevel"/>
    <w:tmpl w:val="EA5201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E75A72"/>
    <w:multiLevelType w:val="hybridMultilevel"/>
    <w:tmpl w:val="607E4E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6"/>
  </w:num>
  <w:num w:numId="3">
    <w:abstractNumId w:val="4"/>
  </w:num>
  <w:num w:numId="4">
    <w:abstractNumId w:val="8"/>
  </w:num>
  <w:num w:numId="5">
    <w:abstractNumId w:val="2"/>
  </w:num>
  <w:num w:numId="6">
    <w:abstractNumId w:val="5"/>
  </w:num>
  <w:num w:numId="7">
    <w:abstractNumId w:val="0"/>
  </w:num>
  <w:num w:numId="8">
    <w:abstractNumId w:val="9"/>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864"/>
    <w:rsid w:val="0001235C"/>
    <w:rsid w:val="00014B22"/>
    <w:rsid w:val="00016F84"/>
    <w:rsid w:val="00034656"/>
    <w:rsid w:val="000566DC"/>
    <w:rsid w:val="000746C0"/>
    <w:rsid w:val="001575B9"/>
    <w:rsid w:val="00163E26"/>
    <w:rsid w:val="001C09EB"/>
    <w:rsid w:val="00224733"/>
    <w:rsid w:val="002A5190"/>
    <w:rsid w:val="002A56AD"/>
    <w:rsid w:val="002D4E40"/>
    <w:rsid w:val="00417D84"/>
    <w:rsid w:val="00466A6E"/>
    <w:rsid w:val="00473EF2"/>
    <w:rsid w:val="004A6F35"/>
    <w:rsid w:val="004F156C"/>
    <w:rsid w:val="00507A36"/>
    <w:rsid w:val="00646CDF"/>
    <w:rsid w:val="00671E35"/>
    <w:rsid w:val="006E3DCA"/>
    <w:rsid w:val="00710C26"/>
    <w:rsid w:val="00720E7D"/>
    <w:rsid w:val="007717AD"/>
    <w:rsid w:val="007F2EEE"/>
    <w:rsid w:val="007F3576"/>
    <w:rsid w:val="00803FEB"/>
    <w:rsid w:val="008510A0"/>
    <w:rsid w:val="008961E1"/>
    <w:rsid w:val="008A1D98"/>
    <w:rsid w:val="008C62C6"/>
    <w:rsid w:val="00977A99"/>
    <w:rsid w:val="00984876"/>
    <w:rsid w:val="009B5098"/>
    <w:rsid w:val="00A70534"/>
    <w:rsid w:val="00AA519E"/>
    <w:rsid w:val="00B505F6"/>
    <w:rsid w:val="00B96159"/>
    <w:rsid w:val="00BA3526"/>
    <w:rsid w:val="00C24477"/>
    <w:rsid w:val="00C244BE"/>
    <w:rsid w:val="00C27502"/>
    <w:rsid w:val="00CB441C"/>
    <w:rsid w:val="00CC194D"/>
    <w:rsid w:val="00CC5864"/>
    <w:rsid w:val="00D14439"/>
    <w:rsid w:val="00D40FE5"/>
    <w:rsid w:val="00D51478"/>
    <w:rsid w:val="00D84857"/>
    <w:rsid w:val="00E15B4C"/>
    <w:rsid w:val="00E642D2"/>
    <w:rsid w:val="00E82CDE"/>
    <w:rsid w:val="00F056C8"/>
    <w:rsid w:val="00F1659C"/>
    <w:rsid w:val="00F4407A"/>
    <w:rsid w:val="00F715D8"/>
    <w:rsid w:val="00FB3970"/>
    <w:rsid w:val="00FF2B3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53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27502"/>
    <w:pPr>
      <w:ind w:left="720"/>
      <w:contextualSpacing/>
    </w:pPr>
  </w:style>
  <w:style w:type="table" w:styleId="TableGrid">
    <w:name w:val="Table Grid"/>
    <w:basedOn w:val="TableNormal"/>
    <w:uiPriority w:val="99"/>
    <w:rsid w:val="00FF2B3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1575B9"/>
    <w:pPr>
      <w:widowControl w:val="0"/>
      <w:autoSpaceDE w:val="0"/>
      <w:autoSpaceDN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locked/>
    <w:rsid w:val="001575B9"/>
    <w:rPr>
      <w:rFonts w:eastAsia="Times New Roman" w:cs="Times New Roman"/>
      <w:sz w:val="24"/>
      <w:szCs w:val="24"/>
      <w:lang w:val="ru-RU" w:eastAsia="en-US" w:bidi="ar-SA"/>
    </w:rPr>
  </w:style>
  <w:style w:type="paragraph" w:styleId="Title">
    <w:name w:val="Title"/>
    <w:basedOn w:val="Normal"/>
    <w:link w:val="TitleChar"/>
    <w:uiPriority w:val="99"/>
    <w:qFormat/>
    <w:locked/>
    <w:rsid w:val="001575B9"/>
    <w:pPr>
      <w:widowControl w:val="0"/>
      <w:autoSpaceDE w:val="0"/>
      <w:autoSpaceDN w:val="0"/>
      <w:spacing w:before="8" w:after="0" w:line="240" w:lineRule="auto"/>
      <w:ind w:left="596"/>
    </w:pPr>
    <w:rPr>
      <w:rFonts w:ascii="Times New Roman" w:eastAsia="Times New Roman" w:hAnsi="Times New Roman"/>
      <w:b/>
      <w:bCs/>
      <w:sz w:val="28"/>
      <w:szCs w:val="28"/>
    </w:rPr>
  </w:style>
  <w:style w:type="character" w:customStyle="1" w:styleId="TitleChar">
    <w:name w:val="Title Char"/>
    <w:basedOn w:val="DefaultParagraphFont"/>
    <w:link w:val="Title"/>
    <w:uiPriority w:val="99"/>
    <w:locked/>
    <w:rsid w:val="001575B9"/>
    <w:rPr>
      <w:rFonts w:eastAsia="Times New Roman" w:cs="Times New Roman"/>
      <w:b/>
      <w:bCs/>
      <w:sz w:val="28"/>
      <w:szCs w:val="28"/>
      <w:lang w:val="ru-RU"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587</TotalTime>
  <Pages>12</Pages>
  <Words>3151</Words>
  <Characters>17965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olia.kosheeva@yandex.ru</cp:lastModifiedBy>
  <cp:revision>9</cp:revision>
  <dcterms:created xsi:type="dcterms:W3CDTF">2015-08-28T05:20:00Z</dcterms:created>
  <dcterms:modified xsi:type="dcterms:W3CDTF">2020-03-22T12:14:00Z</dcterms:modified>
</cp:coreProperties>
</file>